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B46" w:rsidRDefault="00433B46" w:rsidP="0033686F">
      <w:pPr>
        <w:pStyle w:val="NoSpacing"/>
        <w:jc w:val="center"/>
        <w:rPr>
          <w:rFonts w:ascii="Times New Roman" w:hAnsi="Times New Roman"/>
          <w:b/>
          <w:szCs w:val="24"/>
        </w:rPr>
      </w:pPr>
      <w:r>
        <w:rPr>
          <w:rFonts w:ascii="Times New Roman" w:hAnsi="Times New Roman"/>
          <w:b/>
          <w:szCs w:val="24"/>
        </w:rPr>
        <w:t xml:space="preserve">Всероссийская олимпиада школьников 2020-2021 учебный год, </w:t>
      </w:r>
      <w:r>
        <w:rPr>
          <w:rFonts w:ascii="Times New Roman" w:hAnsi="Times New Roman"/>
          <w:b/>
          <w:szCs w:val="24"/>
          <w:lang w:val="en-US"/>
        </w:rPr>
        <w:t>I</w:t>
      </w:r>
      <w:r>
        <w:rPr>
          <w:rFonts w:ascii="Times New Roman" w:hAnsi="Times New Roman"/>
          <w:b/>
          <w:szCs w:val="24"/>
        </w:rPr>
        <w:t xml:space="preserve"> (школьный) этап.</w:t>
      </w:r>
    </w:p>
    <w:p w:rsidR="00433B46" w:rsidRDefault="00433B46" w:rsidP="0033686F">
      <w:pPr>
        <w:pStyle w:val="NoSpacing"/>
        <w:jc w:val="center"/>
        <w:rPr>
          <w:rFonts w:ascii="Times New Roman" w:hAnsi="Times New Roman"/>
          <w:b/>
          <w:szCs w:val="24"/>
        </w:rPr>
      </w:pPr>
      <w:r>
        <w:rPr>
          <w:rFonts w:ascii="Times New Roman" w:hAnsi="Times New Roman"/>
          <w:b/>
          <w:szCs w:val="24"/>
        </w:rPr>
        <w:t>Английский язык. 5-6 класс</w:t>
      </w:r>
    </w:p>
    <w:p w:rsidR="00433B46" w:rsidRDefault="00433B46" w:rsidP="0033686F">
      <w:pPr>
        <w:pStyle w:val="NoSpacing"/>
        <w:rPr>
          <w:rFonts w:ascii="Times New Roman" w:hAnsi="Times New Roman"/>
          <w:sz w:val="24"/>
          <w:szCs w:val="24"/>
        </w:rPr>
      </w:pPr>
    </w:p>
    <w:p w:rsidR="00433B46" w:rsidRDefault="00433B46" w:rsidP="0033686F">
      <w:pPr>
        <w:pStyle w:val="NoSpacing"/>
        <w:rPr>
          <w:rFonts w:ascii="Times New Roman" w:hAnsi="Times New Roman"/>
          <w:sz w:val="24"/>
          <w:szCs w:val="24"/>
          <w:u w:val="single"/>
        </w:rPr>
      </w:pPr>
      <w:r>
        <w:rPr>
          <w:rFonts w:ascii="Times New Roman" w:hAnsi="Times New Roman"/>
          <w:sz w:val="24"/>
          <w:szCs w:val="24"/>
          <w:u w:val="single"/>
        </w:rPr>
        <w:t xml:space="preserve">Время выполнения всех заданий - 60 минут. </w:t>
      </w:r>
    </w:p>
    <w:p w:rsidR="00433B46" w:rsidRDefault="00433B46" w:rsidP="0033686F">
      <w:pPr>
        <w:pStyle w:val="NoSpacing"/>
        <w:rPr>
          <w:rFonts w:ascii="Times New Roman" w:hAnsi="Times New Roman"/>
          <w:sz w:val="24"/>
          <w:szCs w:val="24"/>
          <w:u w:val="single"/>
        </w:rPr>
      </w:pPr>
      <w:r>
        <w:rPr>
          <w:rFonts w:ascii="Times New Roman" w:hAnsi="Times New Roman"/>
          <w:sz w:val="24"/>
          <w:szCs w:val="24"/>
          <w:u w:val="single"/>
        </w:rPr>
        <w:t>Максимальное количество баллов за все задания - 60</w:t>
      </w:r>
    </w:p>
    <w:p w:rsidR="00433B46" w:rsidRDefault="00433B46" w:rsidP="0033686F">
      <w:pPr>
        <w:pStyle w:val="NoSpacing"/>
        <w:rPr>
          <w:rFonts w:ascii="Times New Roman" w:hAnsi="Times New Roman"/>
          <w:sz w:val="24"/>
          <w:szCs w:val="24"/>
        </w:rPr>
      </w:pPr>
    </w:p>
    <w:p w:rsidR="00433B46" w:rsidRPr="00EC10D3" w:rsidRDefault="00433B46" w:rsidP="00C10F0B">
      <w:pPr>
        <w:pStyle w:val="NoSpacing"/>
        <w:jc w:val="center"/>
        <w:rPr>
          <w:rFonts w:ascii="Times New Roman" w:hAnsi="Times New Roman"/>
          <w:b/>
          <w:sz w:val="24"/>
          <w:szCs w:val="24"/>
        </w:rPr>
      </w:pPr>
      <w:r>
        <w:rPr>
          <w:rFonts w:ascii="Times New Roman" w:hAnsi="Times New Roman"/>
          <w:b/>
          <w:sz w:val="24"/>
          <w:szCs w:val="24"/>
        </w:rPr>
        <w:t>Раздел Аудирование</w:t>
      </w:r>
    </w:p>
    <w:p w:rsidR="00433B46" w:rsidRPr="00EC10D3" w:rsidRDefault="00433B46" w:rsidP="00C10F0B">
      <w:pPr>
        <w:pStyle w:val="NoSpacing"/>
        <w:jc w:val="center"/>
        <w:rPr>
          <w:rFonts w:ascii="Times New Roman" w:hAnsi="Times New Roman"/>
          <w:b/>
          <w:sz w:val="16"/>
          <w:szCs w:val="24"/>
        </w:rPr>
      </w:pPr>
    </w:p>
    <w:p w:rsidR="00433B46" w:rsidRPr="003858A0" w:rsidRDefault="00433B46" w:rsidP="003E7237">
      <w:pPr>
        <w:pStyle w:val="NoSpacing"/>
        <w:rPr>
          <w:rFonts w:ascii="Times New Roman" w:hAnsi="Times New Roman"/>
          <w:sz w:val="24"/>
          <w:szCs w:val="24"/>
        </w:rPr>
      </w:pPr>
      <w:r>
        <w:rPr>
          <w:rFonts w:ascii="Times New Roman" w:hAnsi="Times New Roman"/>
          <w:sz w:val="24"/>
          <w:szCs w:val="24"/>
        </w:rPr>
        <w:t>Время выполнения: 1</w:t>
      </w:r>
      <w:r w:rsidRPr="00EC10D3">
        <w:rPr>
          <w:rFonts w:ascii="Times New Roman" w:hAnsi="Times New Roman"/>
          <w:sz w:val="24"/>
          <w:szCs w:val="24"/>
        </w:rPr>
        <w:t>5</w:t>
      </w:r>
      <w:r>
        <w:rPr>
          <w:rFonts w:ascii="Times New Roman" w:hAnsi="Times New Roman"/>
          <w:sz w:val="24"/>
          <w:szCs w:val="24"/>
        </w:rPr>
        <w:t xml:space="preserve"> минут.  Максимальное количество баллов – 10.</w:t>
      </w:r>
    </w:p>
    <w:p w:rsidR="00433B46" w:rsidRPr="00F5260D" w:rsidRDefault="00433B46" w:rsidP="003E7237">
      <w:pPr>
        <w:pStyle w:val="NoSpacing"/>
        <w:rPr>
          <w:rFonts w:ascii="Times New Roman" w:hAnsi="Times New Roman"/>
          <w:sz w:val="24"/>
          <w:szCs w:val="24"/>
        </w:rPr>
      </w:pPr>
      <w:r>
        <w:rPr>
          <w:rFonts w:ascii="Times New Roman" w:hAnsi="Times New Roman"/>
          <w:sz w:val="24"/>
          <w:szCs w:val="24"/>
        </w:rPr>
        <w:t>Вы услышите каждое задание два раза.</w:t>
      </w:r>
    </w:p>
    <w:p w:rsidR="00433B46" w:rsidRPr="007B4B0E" w:rsidRDefault="00433B46" w:rsidP="0033686F">
      <w:pPr>
        <w:pStyle w:val="NoSpacing"/>
        <w:spacing w:line="276" w:lineRule="auto"/>
        <w:rPr>
          <w:rFonts w:ascii="Times New Roman" w:hAnsi="Times New Roman"/>
          <w:sz w:val="10"/>
          <w:szCs w:val="24"/>
        </w:rPr>
      </w:pPr>
    </w:p>
    <w:p w:rsidR="00433B46" w:rsidRDefault="00433B46" w:rsidP="00E5398B">
      <w:pPr>
        <w:pStyle w:val="NoSpacing"/>
        <w:rPr>
          <w:rFonts w:ascii="Times New Roman" w:hAnsi="Times New Roman"/>
          <w:b/>
          <w:sz w:val="24"/>
          <w:szCs w:val="28"/>
          <w:lang w:val="en-US"/>
        </w:rPr>
      </w:pPr>
      <w:r w:rsidRPr="00C10F0B">
        <w:rPr>
          <w:rFonts w:ascii="Times New Roman" w:hAnsi="Times New Roman"/>
          <w:b/>
          <w:sz w:val="24"/>
          <w:szCs w:val="24"/>
        </w:rPr>
        <w:t>Задание</w:t>
      </w:r>
      <w:r w:rsidRPr="00EC10D3">
        <w:rPr>
          <w:rFonts w:ascii="Times New Roman" w:hAnsi="Times New Roman"/>
          <w:b/>
          <w:sz w:val="24"/>
          <w:szCs w:val="24"/>
          <w:lang w:val="en-US"/>
        </w:rPr>
        <w:t xml:space="preserve"> № 1. </w:t>
      </w:r>
      <w:r w:rsidRPr="00EC10D3">
        <w:rPr>
          <w:rFonts w:ascii="Times New Roman" w:hAnsi="Times New Roman"/>
          <w:b/>
          <w:sz w:val="24"/>
          <w:lang w:val="en-US"/>
        </w:rPr>
        <w:t xml:space="preserve">Listen to the people talking about city holidays. </w:t>
      </w:r>
      <w:r w:rsidRPr="007B4B0E">
        <w:rPr>
          <w:rFonts w:ascii="Times New Roman" w:hAnsi="Times New Roman"/>
          <w:b/>
          <w:sz w:val="24"/>
          <w:szCs w:val="28"/>
          <w:lang w:val="en-US"/>
        </w:rPr>
        <w:t>Choose the correct answer for the speakers.</w:t>
      </w:r>
    </w:p>
    <w:p w:rsidR="00433B46" w:rsidRPr="007B4B0E" w:rsidRDefault="00433B46" w:rsidP="00E5398B">
      <w:pPr>
        <w:pStyle w:val="NoSpacing"/>
        <w:rPr>
          <w:rFonts w:ascii="Times New Roman" w:hAnsi="Times New Roman"/>
          <w:b/>
          <w:sz w:val="24"/>
          <w:szCs w:val="28"/>
          <w:lang w:val="en-US"/>
        </w:rPr>
      </w:pPr>
    </w:p>
    <w:p w:rsidR="00433B46" w:rsidRPr="00E5398B" w:rsidRDefault="00433B46" w:rsidP="00E5398B">
      <w:pPr>
        <w:pStyle w:val="ListParagraph"/>
        <w:numPr>
          <w:ilvl w:val="0"/>
          <w:numId w:val="5"/>
        </w:numPr>
        <w:autoSpaceDE w:val="0"/>
        <w:autoSpaceDN w:val="0"/>
        <w:adjustRightInd w:val="0"/>
        <w:spacing w:after="0" w:line="240" w:lineRule="auto"/>
        <w:rPr>
          <w:rFonts w:ascii="Times New Roman" w:hAnsi="Times New Roman"/>
          <w:sz w:val="24"/>
          <w:szCs w:val="28"/>
          <w:lang w:val="en-US"/>
        </w:rPr>
      </w:pPr>
      <w:r w:rsidRPr="00E5398B">
        <w:rPr>
          <w:rFonts w:ascii="Times New Roman" w:hAnsi="Times New Roman"/>
          <w:sz w:val="24"/>
          <w:szCs w:val="28"/>
          <w:lang w:val="en-US"/>
        </w:rPr>
        <w:t xml:space="preserve">Speaker A </w:t>
      </w:r>
    </w:p>
    <w:p w:rsidR="00433B46" w:rsidRPr="00E5398B" w:rsidRDefault="00433B46" w:rsidP="003E7237">
      <w:pPr>
        <w:pStyle w:val="ListParagraph"/>
        <w:numPr>
          <w:ilvl w:val="0"/>
          <w:numId w:val="6"/>
        </w:numPr>
        <w:autoSpaceDE w:val="0"/>
        <w:autoSpaceDN w:val="0"/>
        <w:adjustRightInd w:val="0"/>
        <w:spacing w:after="0" w:line="240" w:lineRule="auto"/>
        <w:rPr>
          <w:rFonts w:ascii="Times New Roman" w:hAnsi="Times New Roman"/>
          <w:sz w:val="24"/>
          <w:szCs w:val="28"/>
          <w:lang w:val="en-US"/>
        </w:rPr>
      </w:pPr>
      <w:r w:rsidRPr="00E5398B">
        <w:rPr>
          <w:rFonts w:ascii="Times New Roman" w:hAnsi="Times New Roman"/>
          <w:sz w:val="24"/>
          <w:szCs w:val="28"/>
          <w:lang w:val="en-US"/>
        </w:rPr>
        <w:t>really liked the hotel</w:t>
      </w:r>
    </w:p>
    <w:p w:rsidR="00433B46" w:rsidRPr="00E5398B" w:rsidRDefault="00433B46" w:rsidP="003E7237">
      <w:pPr>
        <w:pStyle w:val="ListParagraph"/>
        <w:numPr>
          <w:ilvl w:val="0"/>
          <w:numId w:val="6"/>
        </w:numPr>
        <w:autoSpaceDE w:val="0"/>
        <w:autoSpaceDN w:val="0"/>
        <w:adjustRightInd w:val="0"/>
        <w:spacing w:after="0" w:line="240" w:lineRule="auto"/>
        <w:rPr>
          <w:rFonts w:ascii="Times New Roman" w:hAnsi="Times New Roman"/>
          <w:sz w:val="24"/>
          <w:szCs w:val="28"/>
          <w:lang w:val="en-US"/>
        </w:rPr>
      </w:pPr>
      <w:r w:rsidRPr="00E5398B">
        <w:rPr>
          <w:rFonts w:ascii="Times New Roman" w:hAnsi="Times New Roman"/>
          <w:sz w:val="24"/>
          <w:szCs w:val="28"/>
          <w:lang w:val="en-US"/>
        </w:rPr>
        <w:t>was not in a quiet hotel</w:t>
      </w:r>
    </w:p>
    <w:p w:rsidR="00433B46" w:rsidRDefault="00433B46" w:rsidP="003E7237">
      <w:pPr>
        <w:pStyle w:val="ListParagraph"/>
        <w:numPr>
          <w:ilvl w:val="0"/>
          <w:numId w:val="6"/>
        </w:numPr>
        <w:autoSpaceDE w:val="0"/>
        <w:autoSpaceDN w:val="0"/>
        <w:adjustRightInd w:val="0"/>
        <w:spacing w:after="0" w:line="240" w:lineRule="auto"/>
        <w:rPr>
          <w:rFonts w:ascii="Times New Roman" w:hAnsi="Times New Roman"/>
          <w:sz w:val="24"/>
          <w:szCs w:val="28"/>
          <w:lang w:val="en-US"/>
        </w:rPr>
      </w:pPr>
      <w:r w:rsidRPr="00E5398B">
        <w:rPr>
          <w:rFonts w:ascii="Times New Roman" w:hAnsi="Times New Roman"/>
          <w:sz w:val="24"/>
          <w:szCs w:val="28"/>
          <w:lang w:val="en-US"/>
        </w:rPr>
        <w:t>lived in a very small hotel room</w:t>
      </w:r>
    </w:p>
    <w:p w:rsidR="00433B46" w:rsidRPr="00E5398B" w:rsidRDefault="00433B46" w:rsidP="00384768">
      <w:pPr>
        <w:pStyle w:val="ListParagraph"/>
        <w:autoSpaceDE w:val="0"/>
        <w:autoSpaceDN w:val="0"/>
        <w:adjustRightInd w:val="0"/>
        <w:spacing w:after="0" w:line="240" w:lineRule="auto"/>
        <w:ind w:left="1080"/>
        <w:rPr>
          <w:rFonts w:ascii="Times New Roman" w:hAnsi="Times New Roman"/>
          <w:sz w:val="24"/>
          <w:szCs w:val="28"/>
          <w:lang w:val="en-US"/>
        </w:rPr>
      </w:pPr>
    </w:p>
    <w:p w:rsidR="00433B46" w:rsidRPr="00E5398B" w:rsidRDefault="00433B46" w:rsidP="00E5398B">
      <w:pPr>
        <w:pStyle w:val="ListParagraph"/>
        <w:numPr>
          <w:ilvl w:val="0"/>
          <w:numId w:val="5"/>
        </w:numPr>
        <w:autoSpaceDE w:val="0"/>
        <w:autoSpaceDN w:val="0"/>
        <w:adjustRightInd w:val="0"/>
        <w:spacing w:after="0" w:line="240" w:lineRule="auto"/>
        <w:rPr>
          <w:rFonts w:ascii="Times New Roman" w:hAnsi="Times New Roman"/>
          <w:sz w:val="24"/>
          <w:szCs w:val="28"/>
          <w:lang w:val="en-US"/>
        </w:rPr>
      </w:pPr>
      <w:r w:rsidRPr="00E5398B">
        <w:rPr>
          <w:rFonts w:ascii="Times New Roman" w:hAnsi="Times New Roman"/>
          <w:sz w:val="24"/>
          <w:szCs w:val="28"/>
          <w:lang w:val="en-US"/>
        </w:rPr>
        <w:t>Speaker B</w:t>
      </w:r>
    </w:p>
    <w:p w:rsidR="00433B46" w:rsidRPr="00E5398B" w:rsidRDefault="00433B46" w:rsidP="00E5398B">
      <w:pPr>
        <w:pStyle w:val="ListParagraph"/>
        <w:numPr>
          <w:ilvl w:val="0"/>
          <w:numId w:val="7"/>
        </w:numPr>
        <w:autoSpaceDE w:val="0"/>
        <w:autoSpaceDN w:val="0"/>
        <w:adjustRightInd w:val="0"/>
        <w:spacing w:after="0" w:line="240" w:lineRule="auto"/>
        <w:rPr>
          <w:rFonts w:ascii="Times New Roman" w:hAnsi="Times New Roman"/>
          <w:sz w:val="24"/>
          <w:szCs w:val="28"/>
          <w:lang w:val="en-US"/>
        </w:rPr>
      </w:pPr>
      <w:r w:rsidRPr="00E5398B">
        <w:rPr>
          <w:rFonts w:ascii="Times New Roman" w:hAnsi="Times New Roman"/>
          <w:sz w:val="24"/>
          <w:szCs w:val="28"/>
          <w:lang w:val="en-US"/>
        </w:rPr>
        <w:t>didn’t see any interesting places</w:t>
      </w:r>
    </w:p>
    <w:p w:rsidR="00433B46" w:rsidRPr="00E5398B" w:rsidRDefault="00433B46" w:rsidP="00E5398B">
      <w:pPr>
        <w:pStyle w:val="ListParagraph"/>
        <w:numPr>
          <w:ilvl w:val="0"/>
          <w:numId w:val="7"/>
        </w:numPr>
        <w:autoSpaceDE w:val="0"/>
        <w:autoSpaceDN w:val="0"/>
        <w:adjustRightInd w:val="0"/>
        <w:spacing w:after="0" w:line="240" w:lineRule="auto"/>
        <w:rPr>
          <w:rFonts w:ascii="Times New Roman" w:hAnsi="Times New Roman"/>
          <w:sz w:val="24"/>
          <w:szCs w:val="28"/>
          <w:lang w:val="en-US"/>
        </w:rPr>
      </w:pPr>
      <w:r w:rsidRPr="00E5398B">
        <w:rPr>
          <w:rFonts w:ascii="Times New Roman" w:hAnsi="Times New Roman"/>
          <w:sz w:val="24"/>
          <w:szCs w:val="28"/>
          <w:lang w:val="en-US"/>
        </w:rPr>
        <w:t>enjoyed good food on holidays</w:t>
      </w:r>
    </w:p>
    <w:p w:rsidR="00433B46" w:rsidRDefault="00433B46" w:rsidP="00E5398B">
      <w:pPr>
        <w:pStyle w:val="ListParagraph"/>
        <w:numPr>
          <w:ilvl w:val="0"/>
          <w:numId w:val="7"/>
        </w:numPr>
        <w:autoSpaceDE w:val="0"/>
        <w:autoSpaceDN w:val="0"/>
        <w:adjustRightInd w:val="0"/>
        <w:spacing w:after="0" w:line="240" w:lineRule="auto"/>
        <w:rPr>
          <w:rFonts w:ascii="Times New Roman" w:hAnsi="Times New Roman"/>
          <w:sz w:val="24"/>
          <w:szCs w:val="28"/>
          <w:lang w:val="en-US"/>
        </w:rPr>
      </w:pPr>
      <w:r w:rsidRPr="00E5398B">
        <w:rPr>
          <w:rFonts w:ascii="Times New Roman" w:hAnsi="Times New Roman"/>
          <w:sz w:val="24"/>
          <w:szCs w:val="28"/>
          <w:lang w:val="en-US"/>
        </w:rPr>
        <w:t>stayed at the hotel</w:t>
      </w:r>
    </w:p>
    <w:p w:rsidR="00433B46" w:rsidRPr="00E5398B" w:rsidRDefault="00433B46" w:rsidP="00384768">
      <w:pPr>
        <w:pStyle w:val="ListParagraph"/>
        <w:autoSpaceDE w:val="0"/>
        <w:autoSpaceDN w:val="0"/>
        <w:adjustRightInd w:val="0"/>
        <w:spacing w:after="0" w:line="240" w:lineRule="auto"/>
        <w:ind w:left="1080"/>
        <w:rPr>
          <w:rFonts w:ascii="Times New Roman" w:hAnsi="Times New Roman"/>
          <w:sz w:val="24"/>
          <w:szCs w:val="28"/>
          <w:lang w:val="en-US"/>
        </w:rPr>
      </w:pPr>
    </w:p>
    <w:p w:rsidR="00433B46" w:rsidRPr="00E5398B" w:rsidRDefault="00433B46" w:rsidP="00E5398B">
      <w:pPr>
        <w:pStyle w:val="ListParagraph"/>
        <w:numPr>
          <w:ilvl w:val="0"/>
          <w:numId w:val="5"/>
        </w:numPr>
        <w:autoSpaceDE w:val="0"/>
        <w:autoSpaceDN w:val="0"/>
        <w:adjustRightInd w:val="0"/>
        <w:spacing w:after="0" w:line="240" w:lineRule="auto"/>
        <w:rPr>
          <w:rFonts w:ascii="Times New Roman" w:hAnsi="Times New Roman"/>
          <w:sz w:val="24"/>
          <w:szCs w:val="28"/>
          <w:lang w:val="en-US"/>
        </w:rPr>
      </w:pPr>
      <w:r w:rsidRPr="00E5398B">
        <w:rPr>
          <w:rFonts w:ascii="Times New Roman" w:hAnsi="Times New Roman"/>
          <w:sz w:val="24"/>
          <w:szCs w:val="28"/>
          <w:lang w:val="en-US"/>
        </w:rPr>
        <w:t xml:space="preserve">Speaker C </w:t>
      </w:r>
    </w:p>
    <w:p w:rsidR="00433B46" w:rsidRPr="00E5398B" w:rsidRDefault="00433B46" w:rsidP="00E5398B">
      <w:pPr>
        <w:pStyle w:val="ListParagraph"/>
        <w:numPr>
          <w:ilvl w:val="0"/>
          <w:numId w:val="8"/>
        </w:numPr>
        <w:autoSpaceDE w:val="0"/>
        <w:autoSpaceDN w:val="0"/>
        <w:adjustRightInd w:val="0"/>
        <w:spacing w:after="0" w:line="240" w:lineRule="auto"/>
        <w:rPr>
          <w:rFonts w:ascii="Times New Roman" w:hAnsi="Times New Roman"/>
          <w:sz w:val="24"/>
          <w:szCs w:val="28"/>
          <w:lang w:val="en-US"/>
        </w:rPr>
      </w:pPr>
      <w:r w:rsidRPr="00E5398B">
        <w:rPr>
          <w:rFonts w:ascii="Times New Roman" w:hAnsi="Times New Roman"/>
          <w:sz w:val="24"/>
          <w:szCs w:val="28"/>
          <w:lang w:val="en-US"/>
        </w:rPr>
        <w:t>couldn’t use the buses</w:t>
      </w:r>
    </w:p>
    <w:p w:rsidR="00433B46" w:rsidRPr="00E5398B" w:rsidRDefault="00433B46" w:rsidP="00E5398B">
      <w:pPr>
        <w:pStyle w:val="ListParagraph"/>
        <w:numPr>
          <w:ilvl w:val="0"/>
          <w:numId w:val="8"/>
        </w:numPr>
        <w:autoSpaceDE w:val="0"/>
        <w:autoSpaceDN w:val="0"/>
        <w:adjustRightInd w:val="0"/>
        <w:spacing w:after="0" w:line="240" w:lineRule="auto"/>
        <w:rPr>
          <w:rFonts w:ascii="Times New Roman" w:hAnsi="Times New Roman"/>
          <w:sz w:val="24"/>
          <w:szCs w:val="28"/>
          <w:lang w:val="en-US"/>
        </w:rPr>
      </w:pPr>
      <w:r w:rsidRPr="00E5398B">
        <w:rPr>
          <w:rFonts w:ascii="Times New Roman" w:hAnsi="Times New Roman"/>
          <w:sz w:val="24"/>
          <w:szCs w:val="28"/>
          <w:lang w:val="en-US"/>
        </w:rPr>
        <w:t>really liked the hotel</w:t>
      </w:r>
    </w:p>
    <w:p w:rsidR="00433B46" w:rsidRDefault="00433B46" w:rsidP="00E5398B">
      <w:pPr>
        <w:pStyle w:val="ListParagraph"/>
        <w:numPr>
          <w:ilvl w:val="0"/>
          <w:numId w:val="8"/>
        </w:numPr>
        <w:autoSpaceDE w:val="0"/>
        <w:autoSpaceDN w:val="0"/>
        <w:adjustRightInd w:val="0"/>
        <w:spacing w:after="0" w:line="240" w:lineRule="auto"/>
        <w:rPr>
          <w:rFonts w:ascii="Times New Roman" w:hAnsi="Times New Roman"/>
          <w:sz w:val="24"/>
          <w:szCs w:val="28"/>
          <w:lang w:val="en-US"/>
        </w:rPr>
      </w:pPr>
      <w:r w:rsidRPr="00E5398B">
        <w:rPr>
          <w:rFonts w:ascii="Times New Roman" w:hAnsi="Times New Roman"/>
          <w:sz w:val="24"/>
          <w:szCs w:val="28"/>
          <w:lang w:val="en-US"/>
        </w:rPr>
        <w:t>could speak the foreign language</w:t>
      </w:r>
    </w:p>
    <w:p w:rsidR="00433B46" w:rsidRPr="00E5398B" w:rsidRDefault="00433B46" w:rsidP="00384768">
      <w:pPr>
        <w:pStyle w:val="ListParagraph"/>
        <w:autoSpaceDE w:val="0"/>
        <w:autoSpaceDN w:val="0"/>
        <w:adjustRightInd w:val="0"/>
        <w:spacing w:after="0" w:line="240" w:lineRule="auto"/>
        <w:ind w:left="1080"/>
        <w:rPr>
          <w:rFonts w:ascii="Times New Roman" w:hAnsi="Times New Roman"/>
          <w:sz w:val="24"/>
          <w:szCs w:val="28"/>
          <w:lang w:val="en-US"/>
        </w:rPr>
      </w:pPr>
    </w:p>
    <w:p w:rsidR="00433B46" w:rsidRPr="00E5398B" w:rsidRDefault="00433B46" w:rsidP="00E5398B">
      <w:pPr>
        <w:pStyle w:val="ListParagraph"/>
        <w:numPr>
          <w:ilvl w:val="0"/>
          <w:numId w:val="5"/>
        </w:numPr>
        <w:autoSpaceDE w:val="0"/>
        <w:autoSpaceDN w:val="0"/>
        <w:adjustRightInd w:val="0"/>
        <w:spacing w:after="0" w:line="240" w:lineRule="auto"/>
        <w:rPr>
          <w:rFonts w:ascii="Times New Roman" w:hAnsi="Times New Roman"/>
          <w:sz w:val="24"/>
          <w:szCs w:val="28"/>
          <w:lang w:val="en-US"/>
        </w:rPr>
      </w:pPr>
      <w:r w:rsidRPr="00E5398B">
        <w:rPr>
          <w:rFonts w:ascii="Times New Roman" w:hAnsi="Times New Roman"/>
          <w:sz w:val="24"/>
          <w:szCs w:val="28"/>
          <w:lang w:val="en-US"/>
        </w:rPr>
        <w:t>Speaker D</w:t>
      </w:r>
    </w:p>
    <w:p w:rsidR="00433B46" w:rsidRPr="00E5398B" w:rsidRDefault="00433B46" w:rsidP="00E5398B">
      <w:pPr>
        <w:pStyle w:val="ListParagraph"/>
        <w:numPr>
          <w:ilvl w:val="0"/>
          <w:numId w:val="9"/>
        </w:numPr>
        <w:autoSpaceDE w:val="0"/>
        <w:autoSpaceDN w:val="0"/>
        <w:adjustRightInd w:val="0"/>
        <w:spacing w:after="0" w:line="240" w:lineRule="auto"/>
        <w:rPr>
          <w:rFonts w:ascii="Times New Roman" w:hAnsi="Times New Roman"/>
          <w:sz w:val="24"/>
          <w:szCs w:val="28"/>
          <w:lang w:val="en-US"/>
        </w:rPr>
      </w:pPr>
      <w:r w:rsidRPr="00E5398B">
        <w:rPr>
          <w:rFonts w:ascii="Times New Roman" w:hAnsi="Times New Roman"/>
          <w:sz w:val="24"/>
          <w:szCs w:val="28"/>
          <w:lang w:val="en-US"/>
        </w:rPr>
        <w:t>didn’t like her shopping holidays</w:t>
      </w:r>
    </w:p>
    <w:p w:rsidR="00433B46" w:rsidRPr="00E5398B" w:rsidRDefault="00433B46" w:rsidP="00E5398B">
      <w:pPr>
        <w:pStyle w:val="ListParagraph"/>
        <w:numPr>
          <w:ilvl w:val="0"/>
          <w:numId w:val="9"/>
        </w:numPr>
        <w:autoSpaceDE w:val="0"/>
        <w:autoSpaceDN w:val="0"/>
        <w:adjustRightInd w:val="0"/>
        <w:spacing w:after="0" w:line="240" w:lineRule="auto"/>
        <w:rPr>
          <w:rFonts w:ascii="Times New Roman" w:hAnsi="Times New Roman"/>
          <w:sz w:val="24"/>
          <w:szCs w:val="28"/>
          <w:lang w:val="en-US"/>
        </w:rPr>
      </w:pPr>
      <w:r w:rsidRPr="00E5398B">
        <w:rPr>
          <w:rFonts w:ascii="Times New Roman" w:hAnsi="Times New Roman"/>
          <w:sz w:val="24"/>
          <w:szCs w:val="28"/>
          <w:lang w:val="en-US"/>
        </w:rPr>
        <w:t>stayed in the hotel room and watched TV</w:t>
      </w:r>
    </w:p>
    <w:p w:rsidR="00433B46" w:rsidRDefault="00433B46" w:rsidP="003E7237">
      <w:pPr>
        <w:pStyle w:val="ListParagraph"/>
        <w:numPr>
          <w:ilvl w:val="0"/>
          <w:numId w:val="9"/>
        </w:numPr>
        <w:autoSpaceDE w:val="0"/>
        <w:autoSpaceDN w:val="0"/>
        <w:adjustRightInd w:val="0"/>
        <w:spacing w:after="0" w:line="240" w:lineRule="auto"/>
        <w:rPr>
          <w:rFonts w:ascii="Times New Roman" w:hAnsi="Times New Roman"/>
          <w:sz w:val="24"/>
          <w:szCs w:val="28"/>
          <w:lang w:val="en-US"/>
        </w:rPr>
      </w:pPr>
      <w:r w:rsidRPr="00E5398B">
        <w:rPr>
          <w:rFonts w:ascii="Times New Roman" w:hAnsi="Times New Roman"/>
          <w:sz w:val="24"/>
          <w:szCs w:val="28"/>
          <w:lang w:val="en-US"/>
        </w:rPr>
        <w:t>didn’t spend a lot of time with his father</w:t>
      </w:r>
    </w:p>
    <w:p w:rsidR="00433B46" w:rsidRDefault="00433B46" w:rsidP="00384768">
      <w:pPr>
        <w:pStyle w:val="ListParagraph"/>
        <w:autoSpaceDE w:val="0"/>
        <w:autoSpaceDN w:val="0"/>
        <w:adjustRightInd w:val="0"/>
        <w:spacing w:after="0" w:line="240" w:lineRule="auto"/>
        <w:ind w:left="1080"/>
        <w:rPr>
          <w:rFonts w:ascii="Times New Roman" w:hAnsi="Times New Roman"/>
          <w:sz w:val="24"/>
          <w:szCs w:val="28"/>
          <w:lang w:val="en-US"/>
        </w:rPr>
      </w:pPr>
    </w:p>
    <w:p w:rsidR="00433B46" w:rsidRPr="003E7237" w:rsidRDefault="00433B46" w:rsidP="003E7237">
      <w:pPr>
        <w:pStyle w:val="ListParagraph"/>
        <w:autoSpaceDE w:val="0"/>
        <w:autoSpaceDN w:val="0"/>
        <w:adjustRightInd w:val="0"/>
        <w:spacing w:after="0" w:line="240" w:lineRule="auto"/>
        <w:ind w:left="1080"/>
        <w:rPr>
          <w:rFonts w:ascii="Times New Roman" w:hAnsi="Times New Roman"/>
          <w:sz w:val="18"/>
          <w:szCs w:val="28"/>
          <w:lang w:val="en-US"/>
        </w:rPr>
      </w:pPr>
    </w:p>
    <w:p w:rsidR="00433B46" w:rsidRPr="005522C3" w:rsidRDefault="00433B46" w:rsidP="005522C3">
      <w:pPr>
        <w:spacing w:line="276" w:lineRule="auto"/>
        <w:rPr>
          <w:rFonts w:ascii="Times New Roman" w:hAnsi="Times New Roman"/>
          <w:b/>
          <w:bCs/>
          <w:sz w:val="24"/>
          <w:szCs w:val="28"/>
          <w:lang w:val="en-US"/>
        </w:rPr>
      </w:pPr>
      <w:r w:rsidRPr="005522C3">
        <w:rPr>
          <w:rFonts w:ascii="Times New Roman" w:hAnsi="Times New Roman"/>
          <w:b/>
          <w:bCs/>
          <w:sz w:val="24"/>
          <w:szCs w:val="28"/>
        </w:rPr>
        <w:t>Задание</w:t>
      </w:r>
      <w:r w:rsidRPr="005522C3">
        <w:rPr>
          <w:rFonts w:ascii="Times New Roman" w:hAnsi="Times New Roman"/>
          <w:b/>
          <w:bCs/>
          <w:sz w:val="24"/>
          <w:szCs w:val="28"/>
          <w:lang w:val="en-US"/>
        </w:rPr>
        <w:t xml:space="preserve"> № 2. </w:t>
      </w:r>
      <w:r>
        <w:rPr>
          <w:rFonts w:ascii="Times New Roman" w:hAnsi="Times New Roman"/>
          <w:b/>
          <w:bCs/>
          <w:sz w:val="24"/>
          <w:szCs w:val="28"/>
          <w:lang w:val="en-US"/>
        </w:rPr>
        <w:t>Listen to the dialogue and complete the sentences with words.</w:t>
      </w:r>
    </w:p>
    <w:p w:rsidR="00433B46" w:rsidRPr="007D1459" w:rsidRDefault="00433B46" w:rsidP="00384768">
      <w:pPr>
        <w:pStyle w:val="NoSpacing"/>
        <w:spacing w:line="276" w:lineRule="auto"/>
        <w:rPr>
          <w:rFonts w:ascii="Times New Roman" w:hAnsi="Times New Roman"/>
          <w:sz w:val="32"/>
          <w:lang w:val="en-US"/>
        </w:rPr>
      </w:pPr>
      <w:r w:rsidRPr="0020210A">
        <w:rPr>
          <w:rFonts w:ascii="Times New Roman" w:hAnsi="Times New Roman"/>
          <w:sz w:val="24"/>
          <w:szCs w:val="24"/>
          <w:lang w:val="en-US"/>
        </w:rPr>
        <w:t xml:space="preserve"> </w:t>
      </w:r>
      <w:r w:rsidRPr="007D1459">
        <w:rPr>
          <w:rFonts w:ascii="Times New Roman" w:hAnsi="Times New Roman"/>
          <w:sz w:val="24"/>
          <w:szCs w:val="24"/>
          <w:lang w:val="en-US"/>
        </w:rPr>
        <w:t xml:space="preserve"> </w:t>
      </w:r>
      <w:r w:rsidRPr="0020210A">
        <w:rPr>
          <w:rFonts w:ascii="Times New Roman" w:hAnsi="Times New Roman"/>
          <w:sz w:val="24"/>
          <w:lang w:val="en-US"/>
        </w:rPr>
        <w:t>5. People will camp for: _________</w:t>
      </w:r>
      <w:r w:rsidRPr="007D1459">
        <w:rPr>
          <w:rFonts w:ascii="Times New Roman" w:hAnsi="Times New Roman"/>
          <w:sz w:val="24"/>
          <w:lang w:val="en-US"/>
        </w:rPr>
        <w:t xml:space="preserve"> </w:t>
      </w:r>
      <w:r>
        <w:rPr>
          <w:rFonts w:ascii="Times New Roman" w:hAnsi="Times New Roman"/>
          <w:sz w:val="24"/>
          <w:lang w:val="en-US"/>
        </w:rPr>
        <w:t>nights</w:t>
      </w:r>
      <w:r w:rsidRPr="0020210A">
        <w:rPr>
          <w:rFonts w:ascii="Times New Roman" w:hAnsi="Times New Roman"/>
          <w:sz w:val="24"/>
          <w:lang w:val="en-US"/>
        </w:rPr>
        <w:t xml:space="preserve"> </w:t>
      </w:r>
    </w:p>
    <w:p w:rsidR="00433B46" w:rsidRPr="0020210A" w:rsidRDefault="00433B46" w:rsidP="00384768">
      <w:pPr>
        <w:pStyle w:val="NoSpacing"/>
        <w:spacing w:line="276" w:lineRule="auto"/>
        <w:rPr>
          <w:rFonts w:ascii="Times New Roman" w:hAnsi="Times New Roman"/>
          <w:sz w:val="24"/>
          <w:szCs w:val="24"/>
          <w:lang w:val="en-US"/>
        </w:rPr>
      </w:pPr>
      <w:r w:rsidRPr="0020210A">
        <w:rPr>
          <w:rFonts w:ascii="Times New Roman" w:hAnsi="Times New Roman"/>
          <w:sz w:val="24"/>
          <w:szCs w:val="24"/>
          <w:lang w:val="en-US"/>
        </w:rPr>
        <w:t xml:space="preserve">  6. Family name: Mr. and Mrs. ___________</w:t>
      </w:r>
    </w:p>
    <w:p w:rsidR="00433B46" w:rsidRPr="0020210A" w:rsidRDefault="00433B46" w:rsidP="00384768">
      <w:pPr>
        <w:pStyle w:val="NoSpacing"/>
        <w:spacing w:line="276" w:lineRule="auto"/>
        <w:rPr>
          <w:rFonts w:ascii="Times New Roman" w:hAnsi="Times New Roman"/>
          <w:sz w:val="24"/>
          <w:szCs w:val="24"/>
          <w:lang w:val="en-US"/>
        </w:rPr>
      </w:pPr>
      <w:r w:rsidRPr="0020210A">
        <w:rPr>
          <w:rFonts w:ascii="Times New Roman" w:hAnsi="Times New Roman"/>
          <w:sz w:val="24"/>
          <w:szCs w:val="24"/>
          <w:lang w:val="en-US"/>
        </w:rPr>
        <w:t xml:space="preserve">  7. Number of people in the family: ___________</w:t>
      </w:r>
    </w:p>
    <w:p w:rsidR="00433B46" w:rsidRPr="0020210A" w:rsidRDefault="00433B46" w:rsidP="00384768">
      <w:pPr>
        <w:pStyle w:val="NoSpacing"/>
        <w:spacing w:line="276" w:lineRule="auto"/>
        <w:rPr>
          <w:rFonts w:ascii="Times New Roman" w:hAnsi="Times New Roman"/>
          <w:sz w:val="24"/>
          <w:szCs w:val="24"/>
          <w:lang w:val="en-US"/>
        </w:rPr>
      </w:pPr>
      <w:r w:rsidRPr="0020210A">
        <w:rPr>
          <w:rFonts w:ascii="Times New Roman" w:hAnsi="Times New Roman"/>
          <w:sz w:val="24"/>
          <w:szCs w:val="24"/>
          <w:lang w:val="en-US"/>
        </w:rPr>
        <w:t xml:space="preserve">  8. Colour of tent: _________ with a   __</w:t>
      </w:r>
      <w:r>
        <w:rPr>
          <w:rFonts w:ascii="Times New Roman" w:hAnsi="Times New Roman"/>
          <w:sz w:val="24"/>
          <w:szCs w:val="24"/>
          <w:lang w:val="en-US"/>
        </w:rPr>
        <w:t>____</w:t>
      </w:r>
      <w:r w:rsidRPr="0020210A">
        <w:rPr>
          <w:rFonts w:ascii="Times New Roman" w:hAnsi="Times New Roman"/>
          <w:sz w:val="24"/>
          <w:szCs w:val="24"/>
          <w:lang w:val="en-US"/>
        </w:rPr>
        <w:t>___ stripe</w:t>
      </w:r>
    </w:p>
    <w:p w:rsidR="00433B46" w:rsidRPr="0020210A" w:rsidRDefault="00433B46" w:rsidP="00384768">
      <w:pPr>
        <w:pStyle w:val="NoSpacing"/>
        <w:spacing w:line="276" w:lineRule="auto"/>
        <w:rPr>
          <w:rFonts w:ascii="Times New Roman" w:hAnsi="Times New Roman"/>
          <w:sz w:val="24"/>
          <w:szCs w:val="24"/>
          <w:lang w:val="en-US"/>
        </w:rPr>
      </w:pPr>
      <w:r w:rsidRPr="0020210A">
        <w:rPr>
          <w:rFonts w:ascii="Times New Roman" w:hAnsi="Times New Roman"/>
          <w:sz w:val="24"/>
          <w:szCs w:val="24"/>
          <w:lang w:val="en-US"/>
        </w:rPr>
        <w:t xml:space="preserve">  9. Might like to use: ______________</w:t>
      </w:r>
    </w:p>
    <w:p w:rsidR="00433B46" w:rsidRDefault="00433B46" w:rsidP="00384768">
      <w:pPr>
        <w:pStyle w:val="NoSpacing"/>
        <w:spacing w:line="276" w:lineRule="auto"/>
        <w:rPr>
          <w:rFonts w:ascii="Times New Roman" w:hAnsi="Times New Roman"/>
          <w:sz w:val="24"/>
          <w:szCs w:val="24"/>
          <w:lang w:val="en-US"/>
        </w:rPr>
      </w:pPr>
      <w:r w:rsidRPr="0020210A">
        <w:rPr>
          <w:rFonts w:ascii="Times New Roman" w:hAnsi="Times New Roman"/>
          <w:sz w:val="24"/>
          <w:szCs w:val="24"/>
          <w:lang w:val="en-US"/>
        </w:rPr>
        <w:t>10. Date that family will leave: ___________</w:t>
      </w:r>
    </w:p>
    <w:p w:rsidR="00433B46" w:rsidRPr="0020210A" w:rsidRDefault="00433B46" w:rsidP="00384768">
      <w:pPr>
        <w:pStyle w:val="NoSpacing"/>
        <w:spacing w:line="276" w:lineRule="auto"/>
        <w:rPr>
          <w:rFonts w:ascii="Times New Roman" w:hAnsi="Times New Roman"/>
          <w:sz w:val="24"/>
          <w:szCs w:val="24"/>
          <w:lang w:val="en-US"/>
        </w:rPr>
      </w:pPr>
    </w:p>
    <w:p w:rsidR="00433B46" w:rsidRPr="003E6001" w:rsidRDefault="00433B46" w:rsidP="0033686F">
      <w:pPr>
        <w:pStyle w:val="NoSpacing"/>
        <w:spacing w:line="276" w:lineRule="auto"/>
        <w:rPr>
          <w:rFonts w:ascii="Times New Roman" w:hAnsi="Times New Roman"/>
          <w:sz w:val="24"/>
          <w:szCs w:val="24"/>
          <w:lang w:val="en-US"/>
        </w:rPr>
      </w:pPr>
    </w:p>
    <w:p w:rsidR="00433B46" w:rsidRDefault="00433B46" w:rsidP="003858A0">
      <w:pPr>
        <w:pStyle w:val="NoSpacing"/>
        <w:spacing w:line="276" w:lineRule="auto"/>
        <w:rPr>
          <w:rFonts w:ascii="Times New Roman" w:hAnsi="Times New Roman"/>
          <w:b/>
          <w:sz w:val="24"/>
          <w:szCs w:val="24"/>
        </w:rPr>
      </w:pPr>
      <w:r>
        <w:rPr>
          <w:rFonts w:ascii="Times New Roman" w:hAnsi="Times New Roman"/>
          <w:b/>
          <w:sz w:val="24"/>
          <w:szCs w:val="24"/>
        </w:rPr>
        <w:t>Внимание</w:t>
      </w:r>
      <w:r w:rsidRPr="00EC10D3">
        <w:rPr>
          <w:rFonts w:ascii="Times New Roman" w:hAnsi="Times New Roman"/>
          <w:b/>
          <w:sz w:val="24"/>
          <w:szCs w:val="24"/>
        </w:rPr>
        <w:t xml:space="preserve">! </w:t>
      </w:r>
      <w:r>
        <w:rPr>
          <w:rFonts w:ascii="Times New Roman" w:hAnsi="Times New Roman"/>
          <w:b/>
          <w:sz w:val="24"/>
          <w:szCs w:val="24"/>
        </w:rPr>
        <w:t xml:space="preserve">Ответы ко всем заданиям должны быть перенесены в БЛАНК ОТВЕТОВ. </w:t>
      </w:r>
    </w:p>
    <w:p w:rsidR="00433B46" w:rsidRPr="006A5A04" w:rsidRDefault="00433B46" w:rsidP="00F00DC0">
      <w:pPr>
        <w:pStyle w:val="NoSpacing"/>
        <w:rPr>
          <w:rFonts w:ascii="Times New Roman" w:hAnsi="Times New Roman"/>
          <w:b/>
          <w:sz w:val="24"/>
          <w:szCs w:val="24"/>
        </w:rPr>
      </w:pPr>
    </w:p>
    <w:p w:rsidR="00433B46" w:rsidRPr="006A5A04" w:rsidRDefault="00433B46" w:rsidP="00F00DC0">
      <w:pPr>
        <w:pStyle w:val="NoSpacing"/>
        <w:rPr>
          <w:rFonts w:ascii="Times New Roman" w:hAnsi="Times New Roman"/>
          <w:b/>
          <w:sz w:val="24"/>
          <w:szCs w:val="24"/>
        </w:rPr>
      </w:pPr>
    </w:p>
    <w:p w:rsidR="00433B46" w:rsidRPr="006A5A04" w:rsidRDefault="00433B46" w:rsidP="00F00DC0">
      <w:pPr>
        <w:pStyle w:val="NoSpacing"/>
        <w:rPr>
          <w:rFonts w:ascii="Times New Roman" w:hAnsi="Times New Roman"/>
          <w:b/>
          <w:sz w:val="24"/>
          <w:szCs w:val="24"/>
        </w:rPr>
      </w:pPr>
    </w:p>
    <w:p w:rsidR="00433B46" w:rsidRPr="006A5A04" w:rsidRDefault="00433B46" w:rsidP="00F00DC0">
      <w:pPr>
        <w:pStyle w:val="NoSpacing"/>
        <w:rPr>
          <w:rFonts w:ascii="Times New Roman" w:hAnsi="Times New Roman"/>
          <w:b/>
          <w:sz w:val="24"/>
          <w:szCs w:val="24"/>
        </w:rPr>
      </w:pPr>
    </w:p>
    <w:p w:rsidR="00433B46" w:rsidRPr="006A5A04" w:rsidRDefault="00433B46" w:rsidP="00F00DC0">
      <w:pPr>
        <w:pStyle w:val="NoSpacing"/>
        <w:rPr>
          <w:rFonts w:ascii="Times New Roman" w:hAnsi="Times New Roman"/>
          <w:b/>
          <w:sz w:val="24"/>
          <w:szCs w:val="24"/>
        </w:rPr>
      </w:pPr>
    </w:p>
    <w:p w:rsidR="00433B46" w:rsidRPr="006A5A04" w:rsidRDefault="00433B46" w:rsidP="00F00DC0">
      <w:pPr>
        <w:pStyle w:val="NoSpacing"/>
        <w:rPr>
          <w:rFonts w:ascii="Times New Roman" w:hAnsi="Times New Roman"/>
          <w:b/>
          <w:sz w:val="24"/>
          <w:szCs w:val="24"/>
        </w:rPr>
      </w:pPr>
    </w:p>
    <w:p w:rsidR="00433B46" w:rsidRPr="006A5A04" w:rsidRDefault="00433B46" w:rsidP="00F00DC0">
      <w:pPr>
        <w:pStyle w:val="NoSpacing"/>
        <w:rPr>
          <w:rFonts w:ascii="Times New Roman" w:hAnsi="Times New Roman"/>
          <w:b/>
          <w:sz w:val="24"/>
          <w:szCs w:val="24"/>
        </w:rPr>
      </w:pPr>
    </w:p>
    <w:p w:rsidR="00433B46" w:rsidRPr="00607FFA" w:rsidRDefault="00433B46" w:rsidP="00384768">
      <w:pPr>
        <w:pStyle w:val="NoSpacing"/>
        <w:rPr>
          <w:rFonts w:ascii="Times New Roman" w:hAnsi="Times New Roman"/>
          <w:b/>
          <w:sz w:val="24"/>
          <w:szCs w:val="24"/>
        </w:rPr>
      </w:pPr>
      <w:r w:rsidRPr="00384768">
        <w:rPr>
          <w:rFonts w:ascii="Times New Roman" w:hAnsi="Times New Roman"/>
          <w:b/>
          <w:sz w:val="24"/>
          <w:szCs w:val="24"/>
        </w:rPr>
        <w:t xml:space="preserve">      </w:t>
      </w:r>
      <w:r w:rsidRPr="00607FFA">
        <w:rPr>
          <w:rFonts w:ascii="Times New Roman" w:hAnsi="Times New Roman"/>
          <w:b/>
          <w:sz w:val="24"/>
          <w:szCs w:val="24"/>
        </w:rPr>
        <w:t>Всероссийская олимпиада школьников 20</w:t>
      </w:r>
      <w:r>
        <w:rPr>
          <w:rFonts w:ascii="Times New Roman" w:hAnsi="Times New Roman"/>
          <w:b/>
          <w:sz w:val="24"/>
          <w:szCs w:val="24"/>
        </w:rPr>
        <w:t>20</w:t>
      </w:r>
      <w:r w:rsidRPr="00607FFA">
        <w:rPr>
          <w:rFonts w:ascii="Times New Roman" w:hAnsi="Times New Roman"/>
          <w:b/>
          <w:sz w:val="24"/>
          <w:szCs w:val="24"/>
        </w:rPr>
        <w:t>-202</w:t>
      </w:r>
      <w:r>
        <w:rPr>
          <w:rFonts w:ascii="Times New Roman" w:hAnsi="Times New Roman"/>
          <w:b/>
          <w:sz w:val="24"/>
          <w:szCs w:val="24"/>
        </w:rPr>
        <w:t>1</w:t>
      </w:r>
      <w:r w:rsidRPr="00607FFA">
        <w:rPr>
          <w:rFonts w:ascii="Times New Roman" w:hAnsi="Times New Roman"/>
          <w:b/>
          <w:sz w:val="24"/>
          <w:szCs w:val="24"/>
        </w:rPr>
        <w:t xml:space="preserve"> учебный год, </w:t>
      </w:r>
      <w:r w:rsidRPr="00607FFA">
        <w:rPr>
          <w:rFonts w:ascii="Times New Roman" w:hAnsi="Times New Roman"/>
          <w:b/>
          <w:sz w:val="24"/>
          <w:szCs w:val="24"/>
          <w:lang w:val="en-US"/>
        </w:rPr>
        <w:t>I</w:t>
      </w:r>
      <w:r w:rsidRPr="00607FFA">
        <w:rPr>
          <w:rFonts w:ascii="Times New Roman" w:hAnsi="Times New Roman"/>
          <w:b/>
          <w:sz w:val="24"/>
          <w:szCs w:val="24"/>
        </w:rPr>
        <w:t xml:space="preserve"> (школьный) этап.</w:t>
      </w:r>
    </w:p>
    <w:p w:rsidR="00433B46" w:rsidRPr="00EC10D3" w:rsidRDefault="00433B46" w:rsidP="00384768">
      <w:pPr>
        <w:pStyle w:val="NoSpacing"/>
        <w:jc w:val="center"/>
        <w:rPr>
          <w:rFonts w:ascii="Times New Roman" w:hAnsi="Times New Roman"/>
          <w:b/>
          <w:sz w:val="24"/>
          <w:szCs w:val="24"/>
        </w:rPr>
      </w:pPr>
      <w:r w:rsidRPr="00607FFA">
        <w:rPr>
          <w:rFonts w:ascii="Times New Roman" w:hAnsi="Times New Roman"/>
          <w:b/>
          <w:sz w:val="24"/>
          <w:szCs w:val="24"/>
        </w:rPr>
        <w:t>Английский язык. 5-6 класс</w:t>
      </w:r>
    </w:p>
    <w:p w:rsidR="00433B46" w:rsidRPr="006A5A04" w:rsidRDefault="00433B46" w:rsidP="00C10F0B">
      <w:pPr>
        <w:pStyle w:val="NoSpacing"/>
        <w:spacing w:line="276" w:lineRule="auto"/>
        <w:jc w:val="center"/>
        <w:rPr>
          <w:rFonts w:ascii="Times New Roman" w:hAnsi="Times New Roman"/>
          <w:b/>
          <w:sz w:val="14"/>
          <w:szCs w:val="24"/>
        </w:rPr>
      </w:pPr>
    </w:p>
    <w:p w:rsidR="00433B46" w:rsidRPr="00EC10D3" w:rsidRDefault="00433B46" w:rsidP="00C10F0B">
      <w:pPr>
        <w:pStyle w:val="NoSpacing"/>
        <w:spacing w:line="276" w:lineRule="auto"/>
        <w:jc w:val="center"/>
        <w:rPr>
          <w:rFonts w:ascii="Times New Roman" w:hAnsi="Times New Roman"/>
          <w:b/>
          <w:sz w:val="24"/>
          <w:szCs w:val="24"/>
        </w:rPr>
      </w:pPr>
      <w:r w:rsidRPr="00607FFA">
        <w:rPr>
          <w:rFonts w:ascii="Times New Roman" w:hAnsi="Times New Roman"/>
          <w:b/>
          <w:sz w:val="24"/>
          <w:szCs w:val="24"/>
        </w:rPr>
        <w:t>Раздел Чтение.</w:t>
      </w:r>
    </w:p>
    <w:p w:rsidR="00433B46" w:rsidRPr="00384768" w:rsidRDefault="00433B46" w:rsidP="00C10F0B">
      <w:pPr>
        <w:pStyle w:val="NoSpacing"/>
        <w:spacing w:line="276" w:lineRule="auto"/>
        <w:jc w:val="center"/>
        <w:rPr>
          <w:rFonts w:ascii="Times New Roman" w:hAnsi="Times New Roman"/>
          <w:b/>
          <w:sz w:val="4"/>
          <w:szCs w:val="24"/>
        </w:rPr>
      </w:pPr>
    </w:p>
    <w:p w:rsidR="00433B46" w:rsidRPr="006A5A04" w:rsidRDefault="00433B46" w:rsidP="00C10F0B">
      <w:pPr>
        <w:pStyle w:val="NoSpacing"/>
        <w:spacing w:line="276" w:lineRule="auto"/>
        <w:rPr>
          <w:rFonts w:ascii="Times New Roman" w:hAnsi="Times New Roman"/>
          <w:sz w:val="24"/>
          <w:szCs w:val="24"/>
        </w:rPr>
      </w:pPr>
      <w:r w:rsidRPr="00607FFA">
        <w:rPr>
          <w:rFonts w:ascii="Times New Roman" w:hAnsi="Times New Roman"/>
          <w:sz w:val="24"/>
          <w:szCs w:val="24"/>
        </w:rPr>
        <w:t xml:space="preserve">Время выполнения </w:t>
      </w:r>
      <w:r>
        <w:rPr>
          <w:rFonts w:ascii="Times New Roman" w:hAnsi="Times New Roman"/>
          <w:sz w:val="24"/>
          <w:szCs w:val="24"/>
        </w:rPr>
        <w:t>15</w:t>
      </w:r>
      <w:r w:rsidRPr="00607FFA">
        <w:rPr>
          <w:rFonts w:ascii="Times New Roman" w:hAnsi="Times New Roman"/>
          <w:sz w:val="24"/>
          <w:szCs w:val="24"/>
        </w:rPr>
        <w:t xml:space="preserve"> минут. Максимальный</w:t>
      </w:r>
      <w:r w:rsidRPr="006A5A04">
        <w:rPr>
          <w:rFonts w:ascii="Times New Roman" w:hAnsi="Times New Roman"/>
          <w:sz w:val="24"/>
          <w:szCs w:val="24"/>
        </w:rPr>
        <w:t xml:space="preserve"> </w:t>
      </w:r>
      <w:r w:rsidRPr="00607FFA">
        <w:rPr>
          <w:rFonts w:ascii="Times New Roman" w:hAnsi="Times New Roman"/>
          <w:sz w:val="24"/>
          <w:szCs w:val="24"/>
        </w:rPr>
        <w:t>балл</w:t>
      </w:r>
      <w:r w:rsidRPr="006A5A04">
        <w:rPr>
          <w:rFonts w:ascii="Times New Roman" w:hAnsi="Times New Roman"/>
          <w:sz w:val="24"/>
          <w:szCs w:val="24"/>
        </w:rPr>
        <w:t xml:space="preserve"> – 13 </w:t>
      </w:r>
      <w:r w:rsidRPr="00607FFA">
        <w:rPr>
          <w:rFonts w:ascii="Times New Roman" w:hAnsi="Times New Roman"/>
          <w:sz w:val="24"/>
          <w:szCs w:val="24"/>
        </w:rPr>
        <w:t>баллов</w:t>
      </w:r>
      <w:r w:rsidRPr="006A5A04">
        <w:rPr>
          <w:rFonts w:ascii="Times New Roman" w:hAnsi="Times New Roman"/>
          <w:sz w:val="24"/>
          <w:szCs w:val="24"/>
        </w:rPr>
        <w:t>.</w:t>
      </w:r>
    </w:p>
    <w:p w:rsidR="00433B46" w:rsidRPr="006A5A04" w:rsidRDefault="00433B46" w:rsidP="00C10F0B">
      <w:pPr>
        <w:pStyle w:val="NoSpacing"/>
        <w:spacing w:line="276" w:lineRule="auto"/>
        <w:rPr>
          <w:rFonts w:ascii="Times New Roman" w:hAnsi="Times New Roman"/>
          <w:sz w:val="12"/>
        </w:rPr>
      </w:pPr>
    </w:p>
    <w:p w:rsidR="00433B46" w:rsidRPr="00EC10D3" w:rsidRDefault="00433B46" w:rsidP="00C10F0B">
      <w:pPr>
        <w:pStyle w:val="NoSpacing"/>
        <w:rPr>
          <w:rFonts w:ascii="Times New Roman" w:hAnsi="Times New Roman"/>
          <w:b/>
          <w:sz w:val="24"/>
          <w:szCs w:val="27"/>
          <w:lang w:val="en-US"/>
        </w:rPr>
      </w:pPr>
      <w:r w:rsidRPr="00C10F0B">
        <w:rPr>
          <w:rFonts w:ascii="Times New Roman" w:hAnsi="Times New Roman"/>
          <w:b/>
          <w:sz w:val="24"/>
          <w:szCs w:val="27"/>
        </w:rPr>
        <w:t>Задание</w:t>
      </w:r>
      <w:r w:rsidRPr="00EC10D3">
        <w:rPr>
          <w:rFonts w:ascii="Times New Roman" w:hAnsi="Times New Roman"/>
          <w:b/>
          <w:sz w:val="24"/>
          <w:szCs w:val="27"/>
          <w:lang w:val="en-US"/>
        </w:rPr>
        <w:t xml:space="preserve"> № 3. </w:t>
      </w:r>
      <w:r w:rsidRPr="009A3134">
        <w:rPr>
          <w:rFonts w:ascii="Times New Roman" w:hAnsi="Times New Roman"/>
          <w:sz w:val="24"/>
          <w:szCs w:val="27"/>
          <w:lang w:val="en-US"/>
        </w:rPr>
        <w:t>Sally is talking to her friend, Vicky. What does Vicky say?</w:t>
      </w:r>
      <w:r w:rsidRPr="00EC10D3">
        <w:rPr>
          <w:rFonts w:ascii="Times New Roman" w:hAnsi="Times New Roman"/>
          <w:b/>
          <w:sz w:val="24"/>
          <w:lang w:val="en-US"/>
        </w:rPr>
        <w:t xml:space="preserve"> </w:t>
      </w:r>
      <w:r>
        <w:rPr>
          <w:rFonts w:ascii="Times New Roman" w:hAnsi="Times New Roman"/>
          <w:b/>
          <w:sz w:val="24"/>
          <w:szCs w:val="27"/>
          <w:lang w:val="en-US"/>
        </w:rPr>
        <w:t>C</w:t>
      </w:r>
      <w:r w:rsidRPr="00EC10D3">
        <w:rPr>
          <w:rFonts w:ascii="Times New Roman" w:hAnsi="Times New Roman"/>
          <w:b/>
          <w:sz w:val="24"/>
          <w:szCs w:val="27"/>
          <w:lang w:val="en-US"/>
        </w:rPr>
        <w:t>hoose the best answer for questions 11-16.</w:t>
      </w:r>
      <w:r w:rsidRPr="00EC10D3">
        <w:rPr>
          <w:rFonts w:ascii="Times New Roman" w:hAnsi="Times New Roman"/>
          <w:b/>
          <w:sz w:val="24"/>
          <w:lang w:val="en-US"/>
        </w:rPr>
        <w:t xml:space="preserve"> </w:t>
      </w:r>
      <w:r w:rsidRPr="00EC10D3">
        <w:rPr>
          <w:rFonts w:ascii="Times New Roman" w:hAnsi="Times New Roman"/>
          <w:b/>
          <w:sz w:val="24"/>
          <w:szCs w:val="27"/>
          <w:lang w:val="en-US"/>
        </w:rPr>
        <w:t>Write a letter (A–H) for each answer. You do not need to use all the letters.</w:t>
      </w:r>
    </w:p>
    <w:p w:rsidR="00433B46" w:rsidRPr="003E7237" w:rsidRDefault="00433B46" w:rsidP="00C10F0B">
      <w:pPr>
        <w:pStyle w:val="NoSpacing"/>
        <w:rPr>
          <w:rFonts w:ascii="Times New Roman" w:hAnsi="Times New Roman"/>
          <w:b/>
          <w:sz w:val="10"/>
          <w:szCs w:val="27"/>
          <w:lang w:val="en-US"/>
        </w:rPr>
      </w:pPr>
    </w:p>
    <w:p w:rsidR="00433B46" w:rsidRPr="00C10F0B" w:rsidRDefault="00433B46" w:rsidP="003E7237">
      <w:pPr>
        <w:pStyle w:val="NoSpacing"/>
        <w:rPr>
          <w:rFonts w:ascii="Times New Roman" w:hAnsi="Times New Roman"/>
          <w:sz w:val="24"/>
          <w:lang w:val="en-US"/>
        </w:rPr>
      </w:pPr>
      <w:r w:rsidRPr="00C10F0B">
        <w:rPr>
          <w:rFonts w:ascii="Times New Roman" w:hAnsi="Times New Roman"/>
          <w:sz w:val="24"/>
          <w:lang w:val="en-US"/>
        </w:rPr>
        <w:t>Sally: So where have you been?</w:t>
      </w:r>
    </w:p>
    <w:p w:rsidR="00433B46" w:rsidRPr="00C10F0B" w:rsidRDefault="00433B46" w:rsidP="003E7237">
      <w:pPr>
        <w:pStyle w:val="NoSpacing"/>
        <w:rPr>
          <w:rFonts w:ascii="Times New Roman" w:hAnsi="Times New Roman"/>
          <w:sz w:val="24"/>
          <w:lang w:val="en-US"/>
        </w:rPr>
      </w:pPr>
      <w:r w:rsidRPr="00C10F0B">
        <w:rPr>
          <w:rFonts w:ascii="Times New Roman" w:hAnsi="Times New Roman"/>
          <w:sz w:val="24"/>
          <w:lang w:val="en-US"/>
        </w:rPr>
        <w:t>Vicky: 11. _____________</w:t>
      </w:r>
    </w:p>
    <w:p w:rsidR="00433B46" w:rsidRPr="00C10F0B" w:rsidRDefault="00433B46" w:rsidP="003E7237">
      <w:pPr>
        <w:pStyle w:val="NoSpacing"/>
        <w:rPr>
          <w:rFonts w:ascii="Times New Roman" w:hAnsi="Times New Roman"/>
          <w:sz w:val="24"/>
          <w:lang w:val="en-US"/>
        </w:rPr>
      </w:pPr>
      <w:r w:rsidRPr="00C10F0B">
        <w:rPr>
          <w:rFonts w:ascii="Times New Roman" w:hAnsi="Times New Roman"/>
          <w:sz w:val="24"/>
          <w:lang w:val="en-US"/>
        </w:rPr>
        <w:t>Sally: Did you buy anything nice?</w:t>
      </w:r>
    </w:p>
    <w:p w:rsidR="00433B46" w:rsidRPr="00C10F0B" w:rsidRDefault="00433B46" w:rsidP="003E7237">
      <w:pPr>
        <w:pStyle w:val="NoSpacing"/>
        <w:rPr>
          <w:rFonts w:ascii="Times New Roman" w:hAnsi="Times New Roman"/>
          <w:sz w:val="24"/>
          <w:lang w:val="en-US"/>
        </w:rPr>
      </w:pPr>
      <w:r w:rsidRPr="00C10F0B">
        <w:rPr>
          <w:rFonts w:ascii="Times New Roman" w:hAnsi="Times New Roman"/>
          <w:sz w:val="24"/>
          <w:lang w:val="en-US"/>
        </w:rPr>
        <w:t>Vicky: 12. ______________</w:t>
      </w:r>
    </w:p>
    <w:p w:rsidR="00433B46" w:rsidRPr="00C10F0B" w:rsidRDefault="00433B46" w:rsidP="003E7237">
      <w:pPr>
        <w:pStyle w:val="NoSpacing"/>
        <w:rPr>
          <w:rFonts w:ascii="Times New Roman" w:hAnsi="Times New Roman"/>
          <w:sz w:val="24"/>
          <w:lang w:val="en-US"/>
        </w:rPr>
      </w:pPr>
      <w:r w:rsidRPr="00C10F0B">
        <w:rPr>
          <w:rFonts w:ascii="Times New Roman" w:hAnsi="Times New Roman"/>
          <w:sz w:val="24"/>
          <w:lang w:val="en-US"/>
        </w:rPr>
        <w:t>Sally: Let's see them then.</w:t>
      </w:r>
    </w:p>
    <w:p w:rsidR="00433B46" w:rsidRPr="00C10F0B" w:rsidRDefault="00433B46" w:rsidP="003E7237">
      <w:pPr>
        <w:pStyle w:val="NoSpacing"/>
        <w:rPr>
          <w:rFonts w:ascii="Times New Roman" w:hAnsi="Times New Roman"/>
          <w:sz w:val="24"/>
          <w:lang w:val="en-US"/>
        </w:rPr>
      </w:pPr>
      <w:r w:rsidRPr="00C10F0B">
        <w:rPr>
          <w:rFonts w:ascii="Times New Roman" w:hAnsi="Times New Roman"/>
          <w:sz w:val="24"/>
          <w:lang w:val="en-US"/>
        </w:rPr>
        <w:t>Vicky: 13. _______________</w:t>
      </w:r>
    </w:p>
    <w:p w:rsidR="00433B46" w:rsidRPr="00C10F0B" w:rsidRDefault="00433B46" w:rsidP="003E7237">
      <w:pPr>
        <w:pStyle w:val="NoSpacing"/>
        <w:rPr>
          <w:rFonts w:ascii="Times New Roman" w:hAnsi="Times New Roman"/>
          <w:sz w:val="24"/>
          <w:lang w:val="en-US"/>
        </w:rPr>
      </w:pPr>
      <w:r w:rsidRPr="00C10F0B">
        <w:rPr>
          <w:rFonts w:ascii="Times New Roman" w:hAnsi="Times New Roman"/>
          <w:sz w:val="24"/>
          <w:lang w:val="en-US"/>
        </w:rPr>
        <w:t>Sally: They're lovely! Where did you get them?</w:t>
      </w:r>
    </w:p>
    <w:p w:rsidR="00433B46" w:rsidRPr="00C10F0B" w:rsidRDefault="00433B46" w:rsidP="003E7237">
      <w:pPr>
        <w:pStyle w:val="NoSpacing"/>
        <w:rPr>
          <w:rFonts w:ascii="Times New Roman" w:hAnsi="Times New Roman"/>
          <w:sz w:val="24"/>
          <w:lang w:val="en-US"/>
        </w:rPr>
      </w:pPr>
      <w:r w:rsidRPr="00C10F0B">
        <w:rPr>
          <w:rFonts w:ascii="Times New Roman" w:hAnsi="Times New Roman"/>
          <w:sz w:val="24"/>
          <w:lang w:val="en-US"/>
        </w:rPr>
        <w:t>Vicky: 14. __________________</w:t>
      </w:r>
    </w:p>
    <w:p w:rsidR="00433B46" w:rsidRPr="00C10F0B" w:rsidRDefault="00433B46" w:rsidP="003E7237">
      <w:pPr>
        <w:pStyle w:val="NoSpacing"/>
        <w:rPr>
          <w:rFonts w:ascii="Times New Roman" w:hAnsi="Times New Roman"/>
          <w:sz w:val="24"/>
          <w:lang w:val="en-US"/>
        </w:rPr>
      </w:pPr>
      <w:r w:rsidRPr="00C10F0B">
        <w:rPr>
          <w:rFonts w:ascii="Times New Roman" w:hAnsi="Times New Roman"/>
          <w:sz w:val="24"/>
          <w:lang w:val="en-US"/>
        </w:rPr>
        <w:t>Sally: Oh, I'd like to go there!</w:t>
      </w:r>
    </w:p>
    <w:p w:rsidR="00433B46" w:rsidRPr="00EC10D3" w:rsidRDefault="00433B46" w:rsidP="003E7237">
      <w:pPr>
        <w:pStyle w:val="NoSpacing"/>
        <w:rPr>
          <w:rFonts w:ascii="Times New Roman" w:hAnsi="Times New Roman"/>
          <w:sz w:val="24"/>
          <w:lang w:val="en-US"/>
        </w:rPr>
      </w:pPr>
      <w:r w:rsidRPr="00EC10D3">
        <w:rPr>
          <w:rFonts w:ascii="Times New Roman" w:hAnsi="Times New Roman"/>
          <w:sz w:val="24"/>
          <w:lang w:val="en-US"/>
        </w:rPr>
        <w:t>Vicky: 15. __________________</w:t>
      </w:r>
    </w:p>
    <w:p w:rsidR="00433B46" w:rsidRPr="00C10F0B" w:rsidRDefault="00433B46" w:rsidP="003E7237">
      <w:pPr>
        <w:pStyle w:val="NoSpacing"/>
        <w:rPr>
          <w:rFonts w:ascii="Times New Roman" w:hAnsi="Times New Roman"/>
          <w:sz w:val="24"/>
          <w:lang w:val="en-US"/>
        </w:rPr>
      </w:pPr>
      <w:r w:rsidRPr="00C10F0B">
        <w:rPr>
          <w:rFonts w:ascii="Times New Roman" w:hAnsi="Times New Roman"/>
          <w:sz w:val="24"/>
          <w:lang w:val="en-US"/>
        </w:rPr>
        <w:t>Sally: That'd be great, but do you want to go again so soon?</w:t>
      </w:r>
    </w:p>
    <w:p w:rsidR="00433B46" w:rsidRPr="006A5A04" w:rsidRDefault="00433B46" w:rsidP="003E7237">
      <w:pPr>
        <w:pStyle w:val="NoSpacing"/>
        <w:rPr>
          <w:rFonts w:ascii="Times New Roman" w:hAnsi="Times New Roman"/>
          <w:sz w:val="24"/>
          <w:lang w:val="en-US"/>
        </w:rPr>
      </w:pPr>
      <w:r w:rsidRPr="00C10F0B">
        <w:rPr>
          <w:rFonts w:ascii="Times New Roman" w:hAnsi="Times New Roman"/>
          <w:sz w:val="24"/>
          <w:lang w:val="en-US"/>
        </w:rPr>
        <w:t>Vicky</w:t>
      </w:r>
      <w:r w:rsidRPr="006A5A04">
        <w:rPr>
          <w:rFonts w:ascii="Times New Roman" w:hAnsi="Times New Roman"/>
          <w:sz w:val="24"/>
          <w:lang w:val="en-US"/>
        </w:rPr>
        <w:t>: 16. __________________</w:t>
      </w:r>
    </w:p>
    <w:p w:rsidR="00433B46" w:rsidRPr="003E7237" w:rsidRDefault="00433B46" w:rsidP="003E7237">
      <w:pPr>
        <w:pStyle w:val="NoSpacing"/>
        <w:spacing w:line="276" w:lineRule="auto"/>
        <w:rPr>
          <w:rFonts w:ascii="Times New Roman" w:hAnsi="Times New Roman"/>
          <w:sz w:val="8"/>
          <w:lang w:val="en-US"/>
        </w:rPr>
      </w:pPr>
    </w:p>
    <w:p w:rsidR="00433B46" w:rsidRPr="00C10F0B" w:rsidRDefault="00433B46" w:rsidP="00384768">
      <w:pPr>
        <w:pStyle w:val="NoSpacing"/>
        <w:ind w:left="1416"/>
        <w:rPr>
          <w:rFonts w:ascii="Times New Roman" w:hAnsi="Times New Roman"/>
          <w:sz w:val="24"/>
          <w:lang w:val="en-US"/>
        </w:rPr>
      </w:pPr>
      <w:r w:rsidRPr="00C10F0B">
        <w:rPr>
          <w:rFonts w:ascii="Times New Roman" w:hAnsi="Times New Roman"/>
          <w:sz w:val="24"/>
          <w:lang w:val="en-US"/>
        </w:rPr>
        <w:t>A. Do you like them?</w:t>
      </w:r>
    </w:p>
    <w:p w:rsidR="00433B46" w:rsidRPr="00EC10D3" w:rsidRDefault="00433B46" w:rsidP="00384768">
      <w:pPr>
        <w:pStyle w:val="NoSpacing"/>
        <w:ind w:left="1416"/>
        <w:rPr>
          <w:rFonts w:ascii="Times New Roman" w:hAnsi="Times New Roman"/>
          <w:sz w:val="24"/>
          <w:lang w:val="en-US"/>
        </w:rPr>
      </w:pPr>
      <w:r w:rsidRPr="00C10F0B">
        <w:rPr>
          <w:rFonts w:ascii="Times New Roman" w:hAnsi="Times New Roman"/>
          <w:sz w:val="24"/>
          <w:lang w:val="en-US"/>
        </w:rPr>
        <w:t xml:space="preserve">B. Oh, I don't mind. </w:t>
      </w:r>
      <w:r w:rsidRPr="00EC10D3">
        <w:rPr>
          <w:rFonts w:ascii="Times New Roman" w:hAnsi="Times New Roman"/>
          <w:sz w:val="24"/>
          <w:lang w:val="en-US"/>
        </w:rPr>
        <w:t>Let's do it!</w:t>
      </w:r>
    </w:p>
    <w:p w:rsidR="00433B46" w:rsidRPr="00C10F0B" w:rsidRDefault="00433B46" w:rsidP="00384768">
      <w:pPr>
        <w:pStyle w:val="NoSpacing"/>
        <w:ind w:left="1416"/>
        <w:rPr>
          <w:rFonts w:ascii="Times New Roman" w:hAnsi="Times New Roman"/>
          <w:sz w:val="24"/>
          <w:lang w:val="en-US"/>
        </w:rPr>
      </w:pPr>
      <w:r w:rsidRPr="00C10F0B">
        <w:rPr>
          <w:rFonts w:ascii="Times New Roman" w:hAnsi="Times New Roman"/>
          <w:sz w:val="24"/>
          <w:lang w:val="en-US"/>
        </w:rPr>
        <w:t>C. From a little shop next to the bank.</w:t>
      </w:r>
    </w:p>
    <w:p w:rsidR="00433B46" w:rsidRPr="00C10F0B" w:rsidRDefault="00433B46" w:rsidP="00384768">
      <w:pPr>
        <w:pStyle w:val="NoSpacing"/>
        <w:ind w:left="1416"/>
        <w:rPr>
          <w:rFonts w:ascii="Times New Roman" w:hAnsi="Times New Roman"/>
          <w:sz w:val="24"/>
          <w:lang w:val="en-US"/>
        </w:rPr>
      </w:pPr>
      <w:r w:rsidRPr="00C10F0B">
        <w:rPr>
          <w:rFonts w:ascii="Times New Roman" w:hAnsi="Times New Roman"/>
          <w:sz w:val="24"/>
          <w:lang w:val="en-US"/>
        </w:rPr>
        <w:t>D. Well, I got a handbag from that shop you like.</w:t>
      </w:r>
    </w:p>
    <w:p w:rsidR="00433B46" w:rsidRPr="00C10F0B" w:rsidRDefault="00433B46" w:rsidP="00384768">
      <w:pPr>
        <w:pStyle w:val="NoSpacing"/>
        <w:ind w:left="1416"/>
        <w:rPr>
          <w:rFonts w:ascii="Times New Roman" w:hAnsi="Times New Roman"/>
          <w:sz w:val="24"/>
          <w:lang w:val="en-US"/>
        </w:rPr>
      </w:pPr>
      <w:r w:rsidRPr="00C10F0B">
        <w:rPr>
          <w:rFonts w:ascii="Times New Roman" w:hAnsi="Times New Roman"/>
          <w:sz w:val="24"/>
          <w:lang w:val="en-US"/>
        </w:rPr>
        <w:t>E. Yes, I think you would!</w:t>
      </w:r>
    </w:p>
    <w:p w:rsidR="00433B46" w:rsidRPr="00C10F0B" w:rsidRDefault="00433B46" w:rsidP="00384768">
      <w:pPr>
        <w:pStyle w:val="NoSpacing"/>
        <w:ind w:left="1416"/>
        <w:rPr>
          <w:rFonts w:ascii="Times New Roman" w:hAnsi="Times New Roman"/>
          <w:sz w:val="24"/>
          <w:lang w:val="en-US"/>
        </w:rPr>
      </w:pPr>
      <w:r w:rsidRPr="00C10F0B">
        <w:rPr>
          <w:rFonts w:ascii="Times New Roman" w:hAnsi="Times New Roman"/>
          <w:sz w:val="24"/>
          <w:lang w:val="en-US"/>
        </w:rPr>
        <w:t>F. Oh, just shopping in town.</w:t>
      </w:r>
    </w:p>
    <w:p w:rsidR="00433B46" w:rsidRPr="00C10F0B" w:rsidRDefault="00433B46" w:rsidP="00384768">
      <w:pPr>
        <w:pStyle w:val="NoSpacing"/>
        <w:ind w:left="1416"/>
        <w:rPr>
          <w:rFonts w:ascii="Times New Roman" w:hAnsi="Times New Roman"/>
          <w:sz w:val="24"/>
          <w:lang w:val="en-US"/>
        </w:rPr>
      </w:pPr>
      <w:r w:rsidRPr="00C10F0B">
        <w:rPr>
          <w:rFonts w:ascii="Times New Roman" w:hAnsi="Times New Roman"/>
          <w:sz w:val="24"/>
          <w:lang w:val="en-US"/>
        </w:rPr>
        <w:t>G. Only a pair of jeans and a T-shirt.</w:t>
      </w:r>
    </w:p>
    <w:p w:rsidR="00433B46" w:rsidRPr="00C10F0B" w:rsidRDefault="00433B46" w:rsidP="00384768">
      <w:pPr>
        <w:pStyle w:val="NoSpacing"/>
        <w:ind w:left="1416"/>
        <w:rPr>
          <w:rFonts w:ascii="Times New Roman" w:hAnsi="Times New Roman"/>
          <w:sz w:val="24"/>
          <w:lang w:val="en-US"/>
        </w:rPr>
      </w:pPr>
      <w:r w:rsidRPr="00C10F0B">
        <w:rPr>
          <w:rFonts w:ascii="Times New Roman" w:hAnsi="Times New Roman"/>
          <w:sz w:val="24"/>
          <w:lang w:val="en-US"/>
        </w:rPr>
        <w:t>H. Well, what about tomorrow then?</w:t>
      </w:r>
    </w:p>
    <w:p w:rsidR="00433B46" w:rsidRPr="00EC10D3" w:rsidRDefault="00433B46" w:rsidP="00607FFA">
      <w:pPr>
        <w:pStyle w:val="NoSpacing"/>
        <w:rPr>
          <w:rFonts w:ascii="Times New Roman" w:hAnsi="Times New Roman"/>
          <w:sz w:val="24"/>
          <w:szCs w:val="24"/>
          <w:lang w:val="en-US"/>
        </w:rPr>
      </w:pPr>
    </w:p>
    <w:p w:rsidR="00433B46" w:rsidRPr="003E7237" w:rsidRDefault="00433B46" w:rsidP="00607FFA">
      <w:pPr>
        <w:pStyle w:val="NoSpacing"/>
        <w:rPr>
          <w:rFonts w:ascii="Times New Roman" w:hAnsi="Times New Roman"/>
          <w:b/>
          <w:sz w:val="24"/>
          <w:szCs w:val="24"/>
          <w:lang w:val="en-US"/>
        </w:rPr>
      </w:pPr>
      <w:r w:rsidRPr="00607FFA">
        <w:rPr>
          <w:rFonts w:ascii="Times New Roman" w:hAnsi="Times New Roman"/>
          <w:b/>
          <w:sz w:val="24"/>
          <w:szCs w:val="24"/>
        </w:rPr>
        <w:t>Задание</w:t>
      </w:r>
      <w:r w:rsidRPr="00607FFA">
        <w:rPr>
          <w:rFonts w:ascii="Times New Roman" w:hAnsi="Times New Roman"/>
          <w:b/>
          <w:sz w:val="24"/>
          <w:szCs w:val="24"/>
          <w:lang w:val="en-US"/>
        </w:rPr>
        <w:t xml:space="preserve"> № </w:t>
      </w:r>
      <w:r w:rsidRPr="00EC10D3">
        <w:rPr>
          <w:rFonts w:ascii="Times New Roman" w:hAnsi="Times New Roman"/>
          <w:b/>
          <w:sz w:val="24"/>
          <w:szCs w:val="24"/>
          <w:lang w:val="en-US"/>
        </w:rPr>
        <w:t>4</w:t>
      </w:r>
      <w:r w:rsidRPr="00607FFA">
        <w:rPr>
          <w:rFonts w:ascii="Times New Roman" w:hAnsi="Times New Roman"/>
          <w:b/>
          <w:sz w:val="24"/>
          <w:szCs w:val="24"/>
          <w:lang w:val="en-US"/>
        </w:rPr>
        <w:t>.</w:t>
      </w:r>
      <w:r>
        <w:rPr>
          <w:rFonts w:ascii="Times New Roman" w:hAnsi="Times New Roman"/>
          <w:b/>
          <w:sz w:val="24"/>
          <w:szCs w:val="24"/>
          <w:lang w:val="en-US"/>
        </w:rPr>
        <w:t xml:space="preserve"> </w:t>
      </w:r>
      <w:r w:rsidRPr="00607FFA">
        <w:rPr>
          <w:rFonts w:ascii="Times New Roman" w:hAnsi="Times New Roman"/>
          <w:b/>
          <w:sz w:val="24"/>
          <w:szCs w:val="24"/>
          <w:lang w:val="en-US"/>
        </w:rPr>
        <w:t>Read the text. For sentences 17-23 choose TRUE or FALSE.</w:t>
      </w:r>
    </w:p>
    <w:p w:rsidR="00433B46" w:rsidRPr="00CA21C0" w:rsidRDefault="00433B46" w:rsidP="00384768">
      <w:pPr>
        <w:pStyle w:val="NoSpacing"/>
        <w:jc w:val="center"/>
        <w:rPr>
          <w:rFonts w:ascii="Times New Roman" w:hAnsi="Times New Roman"/>
          <w:sz w:val="24"/>
          <w:szCs w:val="24"/>
          <w:lang w:val="en-US"/>
        </w:rPr>
      </w:pPr>
      <w:r w:rsidRPr="00CA21C0">
        <w:rPr>
          <w:rFonts w:ascii="Times New Roman" w:hAnsi="Times New Roman"/>
          <w:sz w:val="24"/>
          <w:szCs w:val="24"/>
          <w:lang w:val="en-US"/>
        </w:rPr>
        <w:t>Best friends</w:t>
      </w:r>
    </w:p>
    <w:p w:rsidR="00433B46" w:rsidRPr="00EC10D3" w:rsidRDefault="00433B46" w:rsidP="00AB3E11">
      <w:pPr>
        <w:pStyle w:val="NoSpacing"/>
        <w:jc w:val="both"/>
        <w:rPr>
          <w:rFonts w:ascii="Times New Roman" w:hAnsi="Times New Roman"/>
          <w:sz w:val="24"/>
          <w:szCs w:val="24"/>
          <w:lang w:val="en-US"/>
        </w:rPr>
      </w:pPr>
      <w:r w:rsidRPr="00CA21C0">
        <w:rPr>
          <w:rFonts w:ascii="Times New Roman" w:hAnsi="Times New Roman"/>
          <w:sz w:val="24"/>
          <w:szCs w:val="24"/>
          <w:lang w:val="en-US"/>
        </w:rPr>
        <w:t xml:space="preserve">    Beth and Gemma are cousins and they’re the same age. They are also best friends. They live in the same town and they are in the same class at school. But the girls are very, very different! Beth loves sports and she swims every day. She gets up at </w:t>
      </w:r>
      <w:smartTag w:uri="urn:schemas-microsoft-com:office:smarttags" w:element="metricconverter">
        <w:smartTagPr>
          <w:attr w:name="ProductID" w:val="5.00 a"/>
        </w:smartTagPr>
        <w:r w:rsidRPr="00CA21C0">
          <w:rPr>
            <w:rFonts w:ascii="Times New Roman" w:hAnsi="Times New Roman"/>
            <w:sz w:val="24"/>
            <w:szCs w:val="24"/>
            <w:lang w:val="en-US"/>
          </w:rPr>
          <w:t>5.00 a</w:t>
        </w:r>
      </w:smartTag>
      <w:r w:rsidRPr="00CA21C0">
        <w:rPr>
          <w:rFonts w:ascii="Times New Roman" w:hAnsi="Times New Roman"/>
          <w:sz w:val="24"/>
          <w:szCs w:val="24"/>
          <w:lang w:val="en-US"/>
        </w:rPr>
        <w:t>.m. and goes swimming before school. Then, after school she goes to the gym and swims again! At the weekend</w:t>
      </w:r>
      <w:r w:rsidRPr="00037AB9">
        <w:rPr>
          <w:rFonts w:ascii="Times New Roman" w:hAnsi="Times New Roman"/>
          <w:sz w:val="24"/>
          <w:szCs w:val="24"/>
          <w:lang w:val="en-US"/>
        </w:rPr>
        <w:t>,</w:t>
      </w:r>
      <w:r w:rsidRPr="00CA21C0">
        <w:rPr>
          <w:rFonts w:ascii="Times New Roman" w:hAnsi="Times New Roman"/>
          <w:sz w:val="24"/>
          <w:szCs w:val="24"/>
          <w:lang w:val="en-US"/>
        </w:rPr>
        <w:t xml:space="preserve"> she goes to different towns with her swimming team for competitions. On Sundays she stays at home and does her homework. </w:t>
      </w:r>
    </w:p>
    <w:p w:rsidR="00433B46" w:rsidRDefault="00433B46" w:rsidP="00AB3E11">
      <w:pPr>
        <w:pStyle w:val="NoSpacing"/>
        <w:jc w:val="both"/>
        <w:rPr>
          <w:rFonts w:ascii="Times New Roman" w:hAnsi="Times New Roman"/>
          <w:sz w:val="24"/>
          <w:szCs w:val="24"/>
          <w:lang w:val="en-US"/>
        </w:rPr>
      </w:pPr>
      <w:r w:rsidRPr="00EC10D3">
        <w:rPr>
          <w:rFonts w:ascii="Times New Roman" w:hAnsi="Times New Roman"/>
          <w:sz w:val="24"/>
          <w:szCs w:val="24"/>
          <w:lang w:val="en-US"/>
        </w:rPr>
        <w:t xml:space="preserve">   </w:t>
      </w:r>
      <w:r w:rsidRPr="00CA21C0">
        <w:rPr>
          <w:rFonts w:ascii="Times New Roman" w:hAnsi="Times New Roman"/>
          <w:sz w:val="24"/>
          <w:szCs w:val="24"/>
          <w:lang w:val="en-US"/>
        </w:rPr>
        <w:t xml:space="preserve">Gemma hates sports! She stays in bed every morning until </w:t>
      </w:r>
      <w:smartTag w:uri="urn:schemas-microsoft-com:office:smarttags" w:element="metricconverter">
        <w:smartTagPr>
          <w:attr w:name="ProductID" w:val="8.30 a"/>
        </w:smartTagPr>
        <w:r w:rsidRPr="00CA21C0">
          <w:rPr>
            <w:rFonts w:ascii="Times New Roman" w:hAnsi="Times New Roman"/>
            <w:sz w:val="24"/>
            <w:szCs w:val="24"/>
            <w:lang w:val="en-US"/>
          </w:rPr>
          <w:t>8.30 a</w:t>
        </w:r>
      </w:smartTag>
      <w:r w:rsidRPr="00CA21C0">
        <w:rPr>
          <w:rFonts w:ascii="Times New Roman" w:hAnsi="Times New Roman"/>
          <w:sz w:val="24"/>
          <w:szCs w:val="24"/>
          <w:lang w:val="en-US"/>
        </w:rPr>
        <w:t>.m. and at the weekend she stays in bed until 12.00! Gemma’s hobbies are shopping and parties! She goes shopping in town every Saturday afternoon with her friends and goes to a party on Friday nights. She goes to bed very late after the party! On Sundays she visits her brother and his wife. They have a baby and Gemma likes to play with her. Sometimes Gemma doesn’t do her homework and Bet</w:t>
      </w:r>
      <w:r>
        <w:rPr>
          <w:rFonts w:ascii="Times New Roman" w:hAnsi="Times New Roman"/>
          <w:sz w:val="24"/>
          <w:szCs w:val="24"/>
          <w:lang w:val="en-US"/>
        </w:rPr>
        <w:t>h helps her. ‘We’re very</w:t>
      </w:r>
      <w:r w:rsidRPr="00037AB9">
        <w:rPr>
          <w:rFonts w:ascii="Times New Roman" w:hAnsi="Times New Roman"/>
          <w:sz w:val="24"/>
          <w:szCs w:val="24"/>
          <w:lang w:val="en-US"/>
        </w:rPr>
        <w:t xml:space="preserve"> </w:t>
      </w:r>
      <w:r w:rsidRPr="00CA21C0">
        <w:rPr>
          <w:rFonts w:ascii="Times New Roman" w:hAnsi="Times New Roman"/>
          <w:sz w:val="24"/>
          <w:szCs w:val="24"/>
          <w:lang w:val="en-US"/>
        </w:rPr>
        <w:t xml:space="preserve">different and I don’t see Gemma often out of school, but we’re still best friends! We text and phone a lot,’ says Beth. So, there is one thing they </w:t>
      </w:r>
      <w:r>
        <w:rPr>
          <w:rFonts w:ascii="Times New Roman" w:hAnsi="Times New Roman"/>
          <w:sz w:val="24"/>
          <w:szCs w:val="24"/>
          <w:lang w:val="en-US"/>
        </w:rPr>
        <w:t>both</w:t>
      </w:r>
      <w:r w:rsidRPr="00CA21C0">
        <w:rPr>
          <w:rFonts w:ascii="Times New Roman" w:hAnsi="Times New Roman"/>
          <w:sz w:val="24"/>
          <w:szCs w:val="24"/>
          <w:lang w:val="en-US"/>
        </w:rPr>
        <w:t xml:space="preserve"> like to do. Talk!</w:t>
      </w:r>
    </w:p>
    <w:p w:rsidR="00433B46" w:rsidRDefault="00433B46" w:rsidP="00AB3E11">
      <w:pPr>
        <w:pStyle w:val="NoSpacing"/>
        <w:jc w:val="both"/>
        <w:rPr>
          <w:rFonts w:ascii="Times New Roman" w:hAnsi="Times New Roman"/>
          <w:sz w:val="24"/>
          <w:szCs w:val="24"/>
          <w:lang w:val="en-US"/>
        </w:rPr>
      </w:pPr>
    </w:p>
    <w:tbl>
      <w:tblPr>
        <w:tblW w:w="0" w:type="auto"/>
        <w:tblInd w:w="534" w:type="dxa"/>
        <w:tblLook w:val="00A0"/>
      </w:tblPr>
      <w:tblGrid>
        <w:gridCol w:w="456"/>
        <w:gridCol w:w="5687"/>
        <w:gridCol w:w="944"/>
        <w:gridCol w:w="1276"/>
      </w:tblGrid>
      <w:tr w:rsidR="00433B46" w:rsidRPr="007D54C8" w:rsidTr="005E7E71">
        <w:tc>
          <w:tcPr>
            <w:tcW w:w="456" w:type="dxa"/>
          </w:tcPr>
          <w:p w:rsidR="00433B46" w:rsidRPr="005E7E71" w:rsidRDefault="00433B46" w:rsidP="00384768">
            <w:pPr>
              <w:pStyle w:val="NoSpacing"/>
              <w:rPr>
                <w:rFonts w:ascii="Times New Roman" w:hAnsi="Times New Roman"/>
                <w:sz w:val="24"/>
                <w:szCs w:val="24"/>
                <w:lang w:val="en-US"/>
              </w:rPr>
            </w:pPr>
            <w:r w:rsidRPr="005E7E71">
              <w:rPr>
                <w:rFonts w:ascii="Times New Roman" w:hAnsi="Times New Roman"/>
                <w:sz w:val="24"/>
                <w:szCs w:val="24"/>
                <w:lang w:val="en-US"/>
              </w:rPr>
              <w:t>17</w:t>
            </w:r>
          </w:p>
        </w:tc>
        <w:tc>
          <w:tcPr>
            <w:tcW w:w="5687" w:type="dxa"/>
          </w:tcPr>
          <w:p w:rsidR="00433B46" w:rsidRPr="005E7E71" w:rsidRDefault="00433B46" w:rsidP="00384768">
            <w:pPr>
              <w:pStyle w:val="NoSpacing"/>
              <w:rPr>
                <w:rFonts w:ascii="Times New Roman" w:hAnsi="Times New Roman"/>
                <w:sz w:val="24"/>
                <w:szCs w:val="24"/>
                <w:lang w:val="en-US"/>
              </w:rPr>
            </w:pPr>
            <w:r w:rsidRPr="005E7E71">
              <w:rPr>
                <w:rFonts w:ascii="Times New Roman" w:hAnsi="Times New Roman"/>
                <w:sz w:val="24"/>
                <w:szCs w:val="24"/>
                <w:lang w:val="en-US"/>
              </w:rPr>
              <w:t xml:space="preserve">Beth and Gemma have the same grandmother.    </w:t>
            </w:r>
          </w:p>
        </w:tc>
        <w:tc>
          <w:tcPr>
            <w:tcW w:w="944" w:type="dxa"/>
          </w:tcPr>
          <w:p w:rsidR="00433B46" w:rsidRPr="005E7E71" w:rsidRDefault="00433B46" w:rsidP="00384768">
            <w:pPr>
              <w:pStyle w:val="NoSpacing"/>
              <w:rPr>
                <w:rFonts w:ascii="Times New Roman" w:hAnsi="Times New Roman"/>
                <w:sz w:val="24"/>
                <w:szCs w:val="24"/>
                <w:lang w:val="en-US"/>
              </w:rPr>
            </w:pPr>
            <w:r w:rsidRPr="005E7E71">
              <w:rPr>
                <w:rFonts w:ascii="Times New Roman" w:hAnsi="Times New Roman"/>
                <w:sz w:val="24"/>
                <w:szCs w:val="24"/>
                <w:lang w:val="en-US"/>
              </w:rPr>
              <w:t>TRUE</w:t>
            </w:r>
          </w:p>
        </w:tc>
        <w:tc>
          <w:tcPr>
            <w:tcW w:w="1276" w:type="dxa"/>
          </w:tcPr>
          <w:p w:rsidR="00433B46" w:rsidRPr="005E7E71" w:rsidRDefault="00433B46" w:rsidP="00384768">
            <w:pPr>
              <w:pStyle w:val="NoSpacing"/>
              <w:rPr>
                <w:rFonts w:ascii="Times New Roman" w:hAnsi="Times New Roman"/>
                <w:sz w:val="24"/>
                <w:szCs w:val="24"/>
                <w:lang w:val="en-US"/>
              </w:rPr>
            </w:pPr>
            <w:r w:rsidRPr="005E7E71">
              <w:rPr>
                <w:rFonts w:ascii="Times New Roman" w:hAnsi="Times New Roman"/>
                <w:sz w:val="24"/>
                <w:szCs w:val="24"/>
                <w:lang w:val="en-US"/>
              </w:rPr>
              <w:t>FALSE</w:t>
            </w:r>
          </w:p>
        </w:tc>
      </w:tr>
      <w:tr w:rsidR="00433B46" w:rsidRPr="007D54C8" w:rsidTr="005E7E71">
        <w:trPr>
          <w:trHeight w:val="294"/>
        </w:trPr>
        <w:tc>
          <w:tcPr>
            <w:tcW w:w="456" w:type="dxa"/>
          </w:tcPr>
          <w:p w:rsidR="00433B46" w:rsidRPr="005E7E71" w:rsidRDefault="00433B46" w:rsidP="00384768">
            <w:pPr>
              <w:pStyle w:val="NoSpacing"/>
              <w:rPr>
                <w:rFonts w:ascii="Times New Roman" w:hAnsi="Times New Roman"/>
                <w:sz w:val="24"/>
                <w:szCs w:val="24"/>
                <w:lang w:val="en-US"/>
              </w:rPr>
            </w:pPr>
            <w:r w:rsidRPr="005E7E71">
              <w:rPr>
                <w:rFonts w:ascii="Times New Roman" w:hAnsi="Times New Roman"/>
                <w:sz w:val="24"/>
                <w:szCs w:val="24"/>
                <w:lang w:val="en-US"/>
              </w:rPr>
              <w:t>18</w:t>
            </w:r>
          </w:p>
        </w:tc>
        <w:tc>
          <w:tcPr>
            <w:tcW w:w="5687" w:type="dxa"/>
          </w:tcPr>
          <w:p w:rsidR="00433B46" w:rsidRPr="005E7E71" w:rsidRDefault="00433B46" w:rsidP="00384768">
            <w:pPr>
              <w:pStyle w:val="NoSpacing"/>
              <w:rPr>
                <w:rFonts w:ascii="Times New Roman" w:hAnsi="Times New Roman"/>
                <w:sz w:val="24"/>
                <w:szCs w:val="24"/>
                <w:lang w:val="en-US"/>
              </w:rPr>
            </w:pPr>
            <w:r w:rsidRPr="005E7E71">
              <w:rPr>
                <w:rFonts w:ascii="Times New Roman" w:hAnsi="Times New Roman"/>
                <w:sz w:val="24"/>
                <w:szCs w:val="24"/>
                <w:lang w:val="en-US"/>
              </w:rPr>
              <w:t xml:space="preserve">Beth is younger than Gemma                               </w:t>
            </w:r>
          </w:p>
        </w:tc>
        <w:tc>
          <w:tcPr>
            <w:tcW w:w="944" w:type="dxa"/>
          </w:tcPr>
          <w:p w:rsidR="00433B46" w:rsidRPr="005E7E71" w:rsidRDefault="00433B46" w:rsidP="00384768">
            <w:pPr>
              <w:pStyle w:val="NoSpacing"/>
              <w:rPr>
                <w:rFonts w:ascii="Times New Roman" w:hAnsi="Times New Roman"/>
                <w:sz w:val="24"/>
                <w:szCs w:val="24"/>
              </w:rPr>
            </w:pPr>
            <w:r w:rsidRPr="005E7E71">
              <w:rPr>
                <w:rFonts w:ascii="Times New Roman" w:hAnsi="Times New Roman"/>
                <w:sz w:val="24"/>
                <w:szCs w:val="24"/>
                <w:lang w:val="en-US"/>
              </w:rPr>
              <w:t>TRUE</w:t>
            </w:r>
          </w:p>
        </w:tc>
        <w:tc>
          <w:tcPr>
            <w:tcW w:w="1276" w:type="dxa"/>
          </w:tcPr>
          <w:p w:rsidR="00433B46" w:rsidRPr="005E7E71" w:rsidRDefault="00433B46" w:rsidP="00384768">
            <w:pPr>
              <w:pStyle w:val="NoSpacing"/>
              <w:rPr>
                <w:rFonts w:ascii="Times New Roman" w:hAnsi="Times New Roman"/>
                <w:sz w:val="24"/>
                <w:szCs w:val="24"/>
              </w:rPr>
            </w:pPr>
            <w:r w:rsidRPr="005E7E71">
              <w:rPr>
                <w:rFonts w:ascii="Times New Roman" w:hAnsi="Times New Roman"/>
                <w:sz w:val="24"/>
                <w:szCs w:val="24"/>
                <w:lang w:val="en-US"/>
              </w:rPr>
              <w:t>FALSE</w:t>
            </w:r>
          </w:p>
        </w:tc>
      </w:tr>
      <w:tr w:rsidR="00433B46" w:rsidRPr="007D54C8" w:rsidTr="005E7E71">
        <w:trPr>
          <w:trHeight w:val="259"/>
        </w:trPr>
        <w:tc>
          <w:tcPr>
            <w:tcW w:w="456" w:type="dxa"/>
          </w:tcPr>
          <w:p w:rsidR="00433B46" w:rsidRPr="005E7E71" w:rsidRDefault="00433B46" w:rsidP="00384768">
            <w:pPr>
              <w:pStyle w:val="NoSpacing"/>
              <w:rPr>
                <w:rFonts w:ascii="Times New Roman" w:hAnsi="Times New Roman"/>
                <w:sz w:val="24"/>
                <w:szCs w:val="24"/>
                <w:lang w:val="en-US"/>
              </w:rPr>
            </w:pPr>
            <w:r w:rsidRPr="005E7E71">
              <w:rPr>
                <w:rFonts w:ascii="Times New Roman" w:hAnsi="Times New Roman"/>
                <w:sz w:val="24"/>
                <w:szCs w:val="24"/>
                <w:lang w:val="en-US"/>
              </w:rPr>
              <w:t>19</w:t>
            </w:r>
          </w:p>
        </w:tc>
        <w:tc>
          <w:tcPr>
            <w:tcW w:w="5687" w:type="dxa"/>
          </w:tcPr>
          <w:p w:rsidR="00433B46" w:rsidRPr="005E7E71" w:rsidRDefault="00433B46" w:rsidP="00384768">
            <w:pPr>
              <w:pStyle w:val="NoSpacing"/>
              <w:rPr>
                <w:rFonts w:ascii="Times New Roman" w:hAnsi="Times New Roman"/>
                <w:sz w:val="24"/>
                <w:szCs w:val="24"/>
                <w:lang w:val="en-US"/>
              </w:rPr>
            </w:pPr>
            <w:r w:rsidRPr="005E7E71">
              <w:rPr>
                <w:rFonts w:ascii="Times New Roman" w:hAnsi="Times New Roman"/>
                <w:sz w:val="24"/>
                <w:szCs w:val="24"/>
                <w:lang w:val="en-US"/>
              </w:rPr>
              <w:t xml:space="preserve">Beth goes swimming before and after school.      </w:t>
            </w:r>
          </w:p>
        </w:tc>
        <w:tc>
          <w:tcPr>
            <w:tcW w:w="944" w:type="dxa"/>
          </w:tcPr>
          <w:p w:rsidR="00433B46" w:rsidRPr="005E7E71" w:rsidRDefault="00433B46" w:rsidP="00384768">
            <w:pPr>
              <w:pStyle w:val="NoSpacing"/>
              <w:rPr>
                <w:rFonts w:ascii="Times New Roman" w:hAnsi="Times New Roman"/>
                <w:sz w:val="24"/>
                <w:szCs w:val="24"/>
              </w:rPr>
            </w:pPr>
            <w:r w:rsidRPr="005E7E71">
              <w:rPr>
                <w:rFonts w:ascii="Times New Roman" w:hAnsi="Times New Roman"/>
                <w:sz w:val="24"/>
                <w:szCs w:val="24"/>
                <w:lang w:val="en-US"/>
              </w:rPr>
              <w:t>TRUE</w:t>
            </w:r>
          </w:p>
        </w:tc>
        <w:tc>
          <w:tcPr>
            <w:tcW w:w="1276" w:type="dxa"/>
          </w:tcPr>
          <w:p w:rsidR="00433B46" w:rsidRPr="005E7E71" w:rsidRDefault="00433B46" w:rsidP="00384768">
            <w:pPr>
              <w:pStyle w:val="NoSpacing"/>
              <w:rPr>
                <w:rFonts w:ascii="Times New Roman" w:hAnsi="Times New Roman"/>
                <w:sz w:val="24"/>
                <w:szCs w:val="24"/>
              </w:rPr>
            </w:pPr>
            <w:r w:rsidRPr="005E7E71">
              <w:rPr>
                <w:rFonts w:ascii="Times New Roman" w:hAnsi="Times New Roman"/>
                <w:sz w:val="24"/>
                <w:szCs w:val="24"/>
                <w:lang w:val="en-US"/>
              </w:rPr>
              <w:t>FALSE</w:t>
            </w:r>
          </w:p>
        </w:tc>
      </w:tr>
      <w:tr w:rsidR="00433B46" w:rsidRPr="007D54C8" w:rsidTr="005E7E71">
        <w:tc>
          <w:tcPr>
            <w:tcW w:w="456" w:type="dxa"/>
          </w:tcPr>
          <w:p w:rsidR="00433B46" w:rsidRPr="005E7E71" w:rsidRDefault="00433B46" w:rsidP="00384768">
            <w:pPr>
              <w:pStyle w:val="NoSpacing"/>
              <w:rPr>
                <w:rFonts w:ascii="Times New Roman" w:hAnsi="Times New Roman"/>
                <w:sz w:val="24"/>
                <w:szCs w:val="24"/>
                <w:lang w:val="en-US"/>
              </w:rPr>
            </w:pPr>
            <w:r w:rsidRPr="005E7E71">
              <w:rPr>
                <w:rFonts w:ascii="Times New Roman" w:hAnsi="Times New Roman"/>
                <w:sz w:val="24"/>
                <w:szCs w:val="24"/>
                <w:lang w:val="en-US"/>
              </w:rPr>
              <w:t>20</w:t>
            </w:r>
          </w:p>
        </w:tc>
        <w:tc>
          <w:tcPr>
            <w:tcW w:w="5687" w:type="dxa"/>
          </w:tcPr>
          <w:p w:rsidR="00433B46" w:rsidRPr="005E7E71" w:rsidRDefault="00433B46" w:rsidP="00384768">
            <w:pPr>
              <w:pStyle w:val="NoSpacing"/>
              <w:rPr>
                <w:rFonts w:ascii="Times New Roman" w:hAnsi="Times New Roman"/>
                <w:sz w:val="24"/>
                <w:szCs w:val="24"/>
                <w:lang w:val="en-US"/>
              </w:rPr>
            </w:pPr>
            <w:r w:rsidRPr="005E7E71">
              <w:rPr>
                <w:rFonts w:ascii="Times New Roman" w:hAnsi="Times New Roman"/>
                <w:sz w:val="24"/>
                <w:szCs w:val="24"/>
                <w:lang w:val="en-US"/>
              </w:rPr>
              <w:t xml:space="preserve">Gemma gets up early on Saturdays.                       </w:t>
            </w:r>
          </w:p>
        </w:tc>
        <w:tc>
          <w:tcPr>
            <w:tcW w:w="944" w:type="dxa"/>
          </w:tcPr>
          <w:p w:rsidR="00433B46" w:rsidRPr="005E7E71" w:rsidRDefault="00433B46" w:rsidP="00384768">
            <w:pPr>
              <w:pStyle w:val="NoSpacing"/>
              <w:rPr>
                <w:rFonts w:ascii="Times New Roman" w:hAnsi="Times New Roman"/>
                <w:sz w:val="24"/>
                <w:szCs w:val="24"/>
              </w:rPr>
            </w:pPr>
            <w:r w:rsidRPr="005E7E71">
              <w:rPr>
                <w:rFonts w:ascii="Times New Roman" w:hAnsi="Times New Roman"/>
                <w:sz w:val="24"/>
                <w:szCs w:val="24"/>
                <w:lang w:val="en-US"/>
              </w:rPr>
              <w:t>TRUE</w:t>
            </w:r>
          </w:p>
        </w:tc>
        <w:tc>
          <w:tcPr>
            <w:tcW w:w="1276" w:type="dxa"/>
          </w:tcPr>
          <w:p w:rsidR="00433B46" w:rsidRPr="005E7E71" w:rsidRDefault="00433B46" w:rsidP="00384768">
            <w:pPr>
              <w:pStyle w:val="NoSpacing"/>
              <w:rPr>
                <w:rFonts w:ascii="Times New Roman" w:hAnsi="Times New Roman"/>
                <w:sz w:val="24"/>
                <w:szCs w:val="24"/>
              </w:rPr>
            </w:pPr>
            <w:r w:rsidRPr="005E7E71">
              <w:rPr>
                <w:rFonts w:ascii="Times New Roman" w:hAnsi="Times New Roman"/>
                <w:sz w:val="24"/>
                <w:szCs w:val="24"/>
                <w:lang w:val="en-US"/>
              </w:rPr>
              <w:t>FALSE</w:t>
            </w:r>
          </w:p>
        </w:tc>
      </w:tr>
      <w:tr w:rsidR="00433B46" w:rsidRPr="007D54C8" w:rsidTr="005E7E71">
        <w:tc>
          <w:tcPr>
            <w:tcW w:w="456" w:type="dxa"/>
          </w:tcPr>
          <w:p w:rsidR="00433B46" w:rsidRPr="005E7E71" w:rsidRDefault="00433B46" w:rsidP="00384768">
            <w:pPr>
              <w:pStyle w:val="NoSpacing"/>
              <w:rPr>
                <w:rFonts w:ascii="Times New Roman" w:hAnsi="Times New Roman"/>
                <w:sz w:val="24"/>
                <w:szCs w:val="24"/>
                <w:lang w:val="en-US"/>
              </w:rPr>
            </w:pPr>
            <w:r w:rsidRPr="005E7E71">
              <w:rPr>
                <w:rFonts w:ascii="Times New Roman" w:hAnsi="Times New Roman"/>
                <w:sz w:val="24"/>
                <w:szCs w:val="24"/>
                <w:lang w:val="en-US"/>
              </w:rPr>
              <w:t>21</w:t>
            </w:r>
          </w:p>
        </w:tc>
        <w:tc>
          <w:tcPr>
            <w:tcW w:w="5687" w:type="dxa"/>
          </w:tcPr>
          <w:p w:rsidR="00433B46" w:rsidRPr="005E7E71" w:rsidRDefault="00433B46" w:rsidP="00384768">
            <w:pPr>
              <w:pStyle w:val="NoSpacing"/>
              <w:rPr>
                <w:rFonts w:ascii="Times New Roman" w:hAnsi="Times New Roman"/>
                <w:sz w:val="24"/>
                <w:szCs w:val="24"/>
                <w:lang w:val="en-US"/>
              </w:rPr>
            </w:pPr>
            <w:r w:rsidRPr="005E7E71">
              <w:rPr>
                <w:rFonts w:ascii="Times New Roman" w:hAnsi="Times New Roman"/>
                <w:sz w:val="24"/>
                <w:szCs w:val="24"/>
                <w:lang w:val="en-US"/>
              </w:rPr>
              <w:t xml:space="preserve">Beth goes shopping with Gemma at the weekend.  </w:t>
            </w:r>
          </w:p>
        </w:tc>
        <w:tc>
          <w:tcPr>
            <w:tcW w:w="944" w:type="dxa"/>
          </w:tcPr>
          <w:p w:rsidR="00433B46" w:rsidRPr="005E7E71" w:rsidRDefault="00433B46" w:rsidP="00384768">
            <w:pPr>
              <w:pStyle w:val="NoSpacing"/>
              <w:rPr>
                <w:rFonts w:ascii="Times New Roman" w:hAnsi="Times New Roman"/>
                <w:sz w:val="24"/>
                <w:szCs w:val="24"/>
              </w:rPr>
            </w:pPr>
            <w:r w:rsidRPr="005E7E71">
              <w:rPr>
                <w:rFonts w:ascii="Times New Roman" w:hAnsi="Times New Roman"/>
                <w:sz w:val="24"/>
                <w:szCs w:val="24"/>
                <w:lang w:val="en-US"/>
              </w:rPr>
              <w:t>TRUE</w:t>
            </w:r>
          </w:p>
        </w:tc>
        <w:tc>
          <w:tcPr>
            <w:tcW w:w="1276" w:type="dxa"/>
          </w:tcPr>
          <w:p w:rsidR="00433B46" w:rsidRPr="005E7E71" w:rsidRDefault="00433B46" w:rsidP="00384768">
            <w:pPr>
              <w:pStyle w:val="NoSpacing"/>
              <w:rPr>
                <w:rFonts w:ascii="Times New Roman" w:hAnsi="Times New Roman"/>
                <w:sz w:val="24"/>
                <w:szCs w:val="24"/>
              </w:rPr>
            </w:pPr>
            <w:r w:rsidRPr="005E7E71">
              <w:rPr>
                <w:rFonts w:ascii="Times New Roman" w:hAnsi="Times New Roman"/>
                <w:sz w:val="24"/>
                <w:szCs w:val="24"/>
                <w:lang w:val="en-US"/>
              </w:rPr>
              <w:t>FALSE</w:t>
            </w:r>
          </w:p>
        </w:tc>
      </w:tr>
      <w:tr w:rsidR="00433B46" w:rsidRPr="007D54C8" w:rsidTr="005E7E71">
        <w:tc>
          <w:tcPr>
            <w:tcW w:w="456" w:type="dxa"/>
          </w:tcPr>
          <w:p w:rsidR="00433B46" w:rsidRPr="005E7E71" w:rsidRDefault="00433B46" w:rsidP="00384768">
            <w:pPr>
              <w:pStyle w:val="NoSpacing"/>
              <w:rPr>
                <w:rFonts w:ascii="Times New Roman" w:hAnsi="Times New Roman"/>
                <w:sz w:val="24"/>
                <w:szCs w:val="24"/>
                <w:lang w:val="en-US"/>
              </w:rPr>
            </w:pPr>
            <w:r w:rsidRPr="005E7E71">
              <w:rPr>
                <w:rFonts w:ascii="Times New Roman" w:hAnsi="Times New Roman"/>
                <w:sz w:val="24"/>
                <w:szCs w:val="24"/>
                <w:lang w:val="en-US"/>
              </w:rPr>
              <w:t>22</w:t>
            </w:r>
          </w:p>
        </w:tc>
        <w:tc>
          <w:tcPr>
            <w:tcW w:w="5687" w:type="dxa"/>
          </w:tcPr>
          <w:p w:rsidR="00433B46" w:rsidRPr="005E7E71" w:rsidRDefault="00433B46" w:rsidP="00384768">
            <w:pPr>
              <w:pStyle w:val="NoSpacing"/>
              <w:rPr>
                <w:rFonts w:ascii="Times New Roman" w:hAnsi="Times New Roman"/>
                <w:sz w:val="24"/>
                <w:szCs w:val="24"/>
                <w:lang w:val="en-US"/>
              </w:rPr>
            </w:pPr>
            <w:r w:rsidRPr="005E7E71">
              <w:rPr>
                <w:rFonts w:ascii="Times New Roman" w:hAnsi="Times New Roman"/>
                <w:sz w:val="24"/>
                <w:szCs w:val="24"/>
                <w:lang w:val="en-US"/>
              </w:rPr>
              <w:t xml:space="preserve">Gemma has a young niece.                                      </w:t>
            </w:r>
          </w:p>
        </w:tc>
        <w:tc>
          <w:tcPr>
            <w:tcW w:w="944" w:type="dxa"/>
          </w:tcPr>
          <w:p w:rsidR="00433B46" w:rsidRPr="005E7E71" w:rsidRDefault="00433B46" w:rsidP="00384768">
            <w:pPr>
              <w:pStyle w:val="NoSpacing"/>
              <w:rPr>
                <w:rFonts w:ascii="Times New Roman" w:hAnsi="Times New Roman"/>
                <w:sz w:val="24"/>
                <w:szCs w:val="24"/>
              </w:rPr>
            </w:pPr>
            <w:r w:rsidRPr="005E7E71">
              <w:rPr>
                <w:rFonts w:ascii="Times New Roman" w:hAnsi="Times New Roman"/>
                <w:sz w:val="24"/>
                <w:szCs w:val="24"/>
                <w:lang w:val="en-US"/>
              </w:rPr>
              <w:t>TRUE</w:t>
            </w:r>
          </w:p>
        </w:tc>
        <w:tc>
          <w:tcPr>
            <w:tcW w:w="1276" w:type="dxa"/>
          </w:tcPr>
          <w:p w:rsidR="00433B46" w:rsidRPr="005E7E71" w:rsidRDefault="00433B46" w:rsidP="00384768">
            <w:pPr>
              <w:pStyle w:val="NoSpacing"/>
              <w:rPr>
                <w:rFonts w:ascii="Times New Roman" w:hAnsi="Times New Roman"/>
                <w:sz w:val="24"/>
                <w:szCs w:val="24"/>
              </w:rPr>
            </w:pPr>
            <w:r w:rsidRPr="005E7E71">
              <w:rPr>
                <w:rFonts w:ascii="Times New Roman" w:hAnsi="Times New Roman"/>
                <w:sz w:val="24"/>
                <w:szCs w:val="24"/>
                <w:lang w:val="en-US"/>
              </w:rPr>
              <w:t>FALSE</w:t>
            </w:r>
          </w:p>
        </w:tc>
      </w:tr>
      <w:tr w:rsidR="00433B46" w:rsidRPr="007D54C8" w:rsidTr="005E7E71">
        <w:tc>
          <w:tcPr>
            <w:tcW w:w="456" w:type="dxa"/>
          </w:tcPr>
          <w:p w:rsidR="00433B46" w:rsidRPr="005E7E71" w:rsidRDefault="00433B46" w:rsidP="00384768">
            <w:pPr>
              <w:pStyle w:val="NoSpacing"/>
              <w:rPr>
                <w:rFonts w:ascii="Times New Roman" w:hAnsi="Times New Roman"/>
                <w:sz w:val="24"/>
                <w:szCs w:val="24"/>
                <w:lang w:val="en-US"/>
              </w:rPr>
            </w:pPr>
            <w:r w:rsidRPr="005E7E71">
              <w:rPr>
                <w:rFonts w:ascii="Times New Roman" w:hAnsi="Times New Roman"/>
                <w:sz w:val="24"/>
                <w:szCs w:val="24"/>
                <w:lang w:val="en-US"/>
              </w:rPr>
              <w:t>23</w:t>
            </w:r>
          </w:p>
        </w:tc>
        <w:tc>
          <w:tcPr>
            <w:tcW w:w="5687" w:type="dxa"/>
          </w:tcPr>
          <w:p w:rsidR="00433B46" w:rsidRPr="005E7E71" w:rsidRDefault="00433B46" w:rsidP="00384768">
            <w:pPr>
              <w:pStyle w:val="NoSpacing"/>
              <w:rPr>
                <w:rFonts w:ascii="Times New Roman" w:hAnsi="Times New Roman"/>
                <w:sz w:val="24"/>
                <w:szCs w:val="24"/>
                <w:lang w:val="en-US"/>
              </w:rPr>
            </w:pPr>
            <w:r w:rsidRPr="005E7E71">
              <w:rPr>
                <w:rFonts w:ascii="Times New Roman" w:hAnsi="Times New Roman"/>
                <w:sz w:val="24"/>
                <w:szCs w:val="24"/>
                <w:lang w:val="en-US"/>
              </w:rPr>
              <w:t>The girls</w:t>
            </w:r>
            <w:r w:rsidRPr="005E7E71">
              <w:rPr>
                <w:rFonts w:ascii="Times New Roman" w:hAnsi="Times New Roman"/>
                <w:bCs/>
                <w:sz w:val="24"/>
                <w:szCs w:val="24"/>
                <w:lang w:val="en-US"/>
              </w:rPr>
              <w:t xml:space="preserve"> </w:t>
            </w:r>
            <w:r w:rsidRPr="005E7E71">
              <w:rPr>
                <w:rFonts w:ascii="Times New Roman" w:hAnsi="Times New Roman"/>
                <w:sz w:val="24"/>
                <w:szCs w:val="24"/>
                <w:lang w:val="en-US"/>
              </w:rPr>
              <w:t xml:space="preserve">like to chat a lot.                                         </w:t>
            </w:r>
          </w:p>
        </w:tc>
        <w:tc>
          <w:tcPr>
            <w:tcW w:w="944" w:type="dxa"/>
          </w:tcPr>
          <w:p w:rsidR="00433B46" w:rsidRPr="005E7E71" w:rsidRDefault="00433B46" w:rsidP="00384768">
            <w:pPr>
              <w:pStyle w:val="NoSpacing"/>
              <w:rPr>
                <w:rFonts w:ascii="Times New Roman" w:hAnsi="Times New Roman"/>
                <w:sz w:val="24"/>
                <w:szCs w:val="24"/>
              </w:rPr>
            </w:pPr>
            <w:r w:rsidRPr="005E7E71">
              <w:rPr>
                <w:rFonts w:ascii="Times New Roman" w:hAnsi="Times New Roman"/>
                <w:sz w:val="24"/>
                <w:szCs w:val="24"/>
                <w:lang w:val="en-US"/>
              </w:rPr>
              <w:t>TRUE</w:t>
            </w:r>
          </w:p>
        </w:tc>
        <w:tc>
          <w:tcPr>
            <w:tcW w:w="1276" w:type="dxa"/>
          </w:tcPr>
          <w:p w:rsidR="00433B46" w:rsidRPr="005E7E71" w:rsidRDefault="00433B46" w:rsidP="00384768">
            <w:pPr>
              <w:pStyle w:val="NoSpacing"/>
              <w:rPr>
                <w:rFonts w:ascii="Times New Roman" w:hAnsi="Times New Roman"/>
                <w:sz w:val="24"/>
                <w:szCs w:val="24"/>
              </w:rPr>
            </w:pPr>
            <w:r w:rsidRPr="005E7E71">
              <w:rPr>
                <w:rFonts w:ascii="Times New Roman" w:hAnsi="Times New Roman"/>
                <w:sz w:val="24"/>
                <w:szCs w:val="24"/>
                <w:lang w:val="en-US"/>
              </w:rPr>
              <w:t>FALSE</w:t>
            </w:r>
          </w:p>
        </w:tc>
      </w:tr>
    </w:tbl>
    <w:p w:rsidR="00433B46" w:rsidRPr="006A5A04" w:rsidRDefault="00433B46" w:rsidP="009A3134">
      <w:pPr>
        <w:pStyle w:val="NoSpacing"/>
        <w:spacing w:line="276" w:lineRule="auto"/>
        <w:rPr>
          <w:rFonts w:ascii="Times New Roman" w:hAnsi="Times New Roman"/>
          <w:b/>
          <w:sz w:val="24"/>
          <w:szCs w:val="24"/>
        </w:rPr>
      </w:pPr>
      <w:r>
        <w:rPr>
          <w:rFonts w:ascii="Times New Roman" w:hAnsi="Times New Roman"/>
          <w:b/>
          <w:sz w:val="24"/>
          <w:szCs w:val="24"/>
        </w:rPr>
        <w:t>Внимание</w:t>
      </w:r>
      <w:r w:rsidRPr="0071758F">
        <w:rPr>
          <w:rFonts w:ascii="Times New Roman" w:hAnsi="Times New Roman"/>
          <w:b/>
          <w:sz w:val="24"/>
          <w:szCs w:val="24"/>
        </w:rPr>
        <w:t xml:space="preserve">! </w:t>
      </w:r>
      <w:r>
        <w:rPr>
          <w:rFonts w:ascii="Times New Roman" w:hAnsi="Times New Roman"/>
          <w:b/>
          <w:sz w:val="24"/>
          <w:szCs w:val="24"/>
        </w:rPr>
        <w:t xml:space="preserve">Ответы ко всем заданиям должны быть перенесены в БЛАНК ОТВЕТОВ. </w:t>
      </w:r>
    </w:p>
    <w:p w:rsidR="00433B46" w:rsidRPr="00607FFA" w:rsidRDefault="00433B46" w:rsidP="00254559">
      <w:pPr>
        <w:pStyle w:val="NoSpacing"/>
        <w:jc w:val="center"/>
        <w:rPr>
          <w:rFonts w:ascii="Times New Roman" w:hAnsi="Times New Roman"/>
          <w:b/>
          <w:sz w:val="24"/>
          <w:szCs w:val="24"/>
        </w:rPr>
      </w:pPr>
      <w:r w:rsidRPr="00607FFA">
        <w:rPr>
          <w:rFonts w:ascii="Times New Roman" w:hAnsi="Times New Roman"/>
          <w:b/>
          <w:sz w:val="24"/>
          <w:szCs w:val="24"/>
        </w:rPr>
        <w:t>Всероссийская олимпиада школьников 20</w:t>
      </w:r>
      <w:r>
        <w:rPr>
          <w:rFonts w:ascii="Times New Roman" w:hAnsi="Times New Roman"/>
          <w:b/>
          <w:sz w:val="24"/>
          <w:szCs w:val="24"/>
        </w:rPr>
        <w:t>20</w:t>
      </w:r>
      <w:r w:rsidRPr="00607FFA">
        <w:rPr>
          <w:rFonts w:ascii="Times New Roman" w:hAnsi="Times New Roman"/>
          <w:b/>
          <w:sz w:val="24"/>
          <w:szCs w:val="24"/>
        </w:rPr>
        <w:t>-202</w:t>
      </w:r>
      <w:r>
        <w:rPr>
          <w:rFonts w:ascii="Times New Roman" w:hAnsi="Times New Roman"/>
          <w:b/>
          <w:sz w:val="24"/>
          <w:szCs w:val="24"/>
        </w:rPr>
        <w:t>1</w:t>
      </w:r>
      <w:r w:rsidRPr="00607FFA">
        <w:rPr>
          <w:rFonts w:ascii="Times New Roman" w:hAnsi="Times New Roman"/>
          <w:b/>
          <w:sz w:val="24"/>
          <w:szCs w:val="24"/>
        </w:rPr>
        <w:t xml:space="preserve"> учебный год, </w:t>
      </w:r>
      <w:r w:rsidRPr="00607FFA">
        <w:rPr>
          <w:rFonts w:ascii="Times New Roman" w:hAnsi="Times New Roman"/>
          <w:b/>
          <w:sz w:val="24"/>
          <w:szCs w:val="24"/>
          <w:lang w:val="en-US"/>
        </w:rPr>
        <w:t>I</w:t>
      </w:r>
      <w:r w:rsidRPr="00607FFA">
        <w:rPr>
          <w:rFonts w:ascii="Times New Roman" w:hAnsi="Times New Roman"/>
          <w:b/>
          <w:sz w:val="24"/>
          <w:szCs w:val="24"/>
        </w:rPr>
        <w:t xml:space="preserve"> (школьный) этап.</w:t>
      </w:r>
    </w:p>
    <w:p w:rsidR="00433B46" w:rsidRPr="00607FFA" w:rsidRDefault="00433B46" w:rsidP="00254559">
      <w:pPr>
        <w:pStyle w:val="NoSpacing"/>
        <w:jc w:val="center"/>
        <w:rPr>
          <w:rFonts w:ascii="Times New Roman" w:hAnsi="Times New Roman"/>
          <w:b/>
          <w:sz w:val="24"/>
          <w:szCs w:val="24"/>
        </w:rPr>
      </w:pPr>
      <w:r w:rsidRPr="00607FFA">
        <w:rPr>
          <w:rFonts w:ascii="Times New Roman" w:hAnsi="Times New Roman"/>
          <w:b/>
          <w:sz w:val="24"/>
          <w:szCs w:val="24"/>
        </w:rPr>
        <w:t>Английский язык. 5-6 класс</w:t>
      </w:r>
    </w:p>
    <w:p w:rsidR="00433B46" w:rsidRPr="00F5260D" w:rsidRDefault="00433B46" w:rsidP="00254559">
      <w:pPr>
        <w:pStyle w:val="NoSpacing"/>
        <w:rPr>
          <w:rFonts w:ascii="Times New Roman" w:hAnsi="Times New Roman"/>
          <w:b/>
          <w:sz w:val="24"/>
          <w:szCs w:val="24"/>
        </w:rPr>
      </w:pPr>
    </w:p>
    <w:p w:rsidR="00433B46" w:rsidRPr="00F5260D" w:rsidRDefault="00433B46" w:rsidP="00254559">
      <w:pPr>
        <w:pStyle w:val="NoSpacing"/>
        <w:spacing w:line="276" w:lineRule="auto"/>
        <w:jc w:val="center"/>
        <w:rPr>
          <w:rFonts w:ascii="Times New Roman" w:hAnsi="Times New Roman"/>
          <w:b/>
          <w:sz w:val="24"/>
          <w:szCs w:val="24"/>
        </w:rPr>
      </w:pPr>
      <w:r>
        <w:rPr>
          <w:rFonts w:ascii="Times New Roman" w:hAnsi="Times New Roman"/>
          <w:b/>
          <w:sz w:val="24"/>
          <w:szCs w:val="24"/>
        </w:rPr>
        <w:t>Раздел</w:t>
      </w:r>
      <w:r w:rsidRPr="000628CB">
        <w:rPr>
          <w:rFonts w:ascii="Times New Roman" w:hAnsi="Times New Roman"/>
          <w:b/>
          <w:sz w:val="24"/>
          <w:szCs w:val="24"/>
        </w:rPr>
        <w:t xml:space="preserve"> </w:t>
      </w:r>
      <w:r>
        <w:rPr>
          <w:rFonts w:ascii="Times New Roman" w:hAnsi="Times New Roman"/>
          <w:b/>
          <w:sz w:val="24"/>
          <w:szCs w:val="24"/>
        </w:rPr>
        <w:t>Лексика</w:t>
      </w:r>
      <w:r w:rsidRPr="000628CB">
        <w:rPr>
          <w:rFonts w:ascii="Times New Roman" w:hAnsi="Times New Roman"/>
          <w:b/>
          <w:sz w:val="24"/>
          <w:szCs w:val="24"/>
        </w:rPr>
        <w:t>-</w:t>
      </w:r>
      <w:r>
        <w:rPr>
          <w:rFonts w:ascii="Times New Roman" w:hAnsi="Times New Roman"/>
          <w:b/>
          <w:sz w:val="24"/>
          <w:szCs w:val="24"/>
        </w:rPr>
        <w:t>Грамматика</w:t>
      </w:r>
    </w:p>
    <w:p w:rsidR="00433B46" w:rsidRPr="00F5260D" w:rsidRDefault="00433B46" w:rsidP="00254559">
      <w:pPr>
        <w:pStyle w:val="NoSpacing"/>
        <w:rPr>
          <w:rFonts w:ascii="Times New Roman" w:hAnsi="Times New Roman"/>
          <w:b/>
          <w:sz w:val="24"/>
          <w:szCs w:val="24"/>
        </w:rPr>
      </w:pPr>
    </w:p>
    <w:p w:rsidR="00433B46" w:rsidRPr="00F5260D" w:rsidRDefault="00433B46" w:rsidP="00254559">
      <w:pPr>
        <w:pStyle w:val="NoSpacing"/>
        <w:rPr>
          <w:rFonts w:ascii="Times New Roman" w:hAnsi="Times New Roman"/>
          <w:b/>
          <w:sz w:val="24"/>
          <w:szCs w:val="24"/>
        </w:rPr>
      </w:pPr>
      <w:r w:rsidRPr="00607FFA">
        <w:rPr>
          <w:rFonts w:ascii="Times New Roman" w:hAnsi="Times New Roman"/>
          <w:b/>
          <w:sz w:val="24"/>
          <w:szCs w:val="24"/>
        </w:rPr>
        <w:t xml:space="preserve">Внимание! Ответы ко всем заданиям должны быть перенесены в БЛАНК ОТВЕТОВ. </w:t>
      </w:r>
    </w:p>
    <w:p w:rsidR="00433B46" w:rsidRPr="00F5260D" w:rsidRDefault="00433B46" w:rsidP="00254559">
      <w:pPr>
        <w:pStyle w:val="NoSpacing"/>
        <w:rPr>
          <w:rFonts w:ascii="Times New Roman" w:hAnsi="Times New Roman"/>
          <w:b/>
          <w:sz w:val="24"/>
          <w:szCs w:val="24"/>
        </w:rPr>
      </w:pPr>
    </w:p>
    <w:p w:rsidR="00433B46" w:rsidRPr="00607FFA" w:rsidRDefault="00433B46" w:rsidP="00254559">
      <w:pPr>
        <w:pStyle w:val="NoSpacing"/>
        <w:rPr>
          <w:rFonts w:ascii="Times New Roman" w:hAnsi="Times New Roman"/>
          <w:sz w:val="24"/>
          <w:szCs w:val="24"/>
        </w:rPr>
      </w:pPr>
      <w:r w:rsidRPr="00607FFA">
        <w:rPr>
          <w:rFonts w:ascii="Times New Roman" w:hAnsi="Times New Roman"/>
          <w:sz w:val="24"/>
          <w:szCs w:val="24"/>
        </w:rPr>
        <w:t xml:space="preserve">Время выполнения </w:t>
      </w:r>
      <w:r w:rsidRPr="00EC10D3">
        <w:rPr>
          <w:rFonts w:ascii="Times New Roman" w:hAnsi="Times New Roman"/>
          <w:sz w:val="24"/>
          <w:szCs w:val="24"/>
        </w:rPr>
        <w:t>15</w:t>
      </w:r>
      <w:r w:rsidRPr="00607FFA">
        <w:rPr>
          <w:rFonts w:ascii="Times New Roman" w:hAnsi="Times New Roman"/>
          <w:sz w:val="24"/>
          <w:szCs w:val="24"/>
        </w:rPr>
        <w:t xml:space="preserve"> минут. Максимальный балл – 1</w:t>
      </w:r>
      <w:r>
        <w:rPr>
          <w:rFonts w:ascii="Times New Roman" w:hAnsi="Times New Roman"/>
          <w:sz w:val="24"/>
          <w:szCs w:val="24"/>
        </w:rPr>
        <w:t>8</w:t>
      </w:r>
      <w:r w:rsidRPr="00607FFA">
        <w:rPr>
          <w:rFonts w:ascii="Times New Roman" w:hAnsi="Times New Roman"/>
          <w:sz w:val="24"/>
          <w:szCs w:val="24"/>
        </w:rPr>
        <w:t xml:space="preserve"> баллов.</w:t>
      </w:r>
    </w:p>
    <w:p w:rsidR="00433B46" w:rsidRPr="00B825C4" w:rsidRDefault="00433B46" w:rsidP="0033686F">
      <w:pPr>
        <w:pStyle w:val="NoSpacing"/>
        <w:spacing w:line="276" w:lineRule="auto"/>
        <w:rPr>
          <w:rFonts w:ascii="Times New Roman" w:hAnsi="Times New Roman"/>
          <w:sz w:val="14"/>
          <w:szCs w:val="24"/>
        </w:rPr>
      </w:pPr>
    </w:p>
    <w:p w:rsidR="00433B46" w:rsidRDefault="00433B46" w:rsidP="00813994">
      <w:pPr>
        <w:pStyle w:val="NoSpacing"/>
        <w:spacing w:line="276" w:lineRule="auto"/>
        <w:rPr>
          <w:rFonts w:ascii="Times New Roman" w:hAnsi="Times New Roman"/>
          <w:b/>
          <w:sz w:val="24"/>
          <w:szCs w:val="24"/>
          <w:lang w:val="en-US"/>
        </w:rPr>
      </w:pPr>
      <w:r w:rsidRPr="009B72E6">
        <w:rPr>
          <w:rFonts w:ascii="Times New Roman" w:hAnsi="Times New Roman"/>
          <w:b/>
          <w:sz w:val="24"/>
          <w:szCs w:val="24"/>
        </w:rPr>
        <w:t>Задание</w:t>
      </w:r>
      <w:r>
        <w:rPr>
          <w:rFonts w:ascii="Times New Roman" w:hAnsi="Times New Roman"/>
          <w:b/>
          <w:sz w:val="24"/>
          <w:szCs w:val="24"/>
          <w:lang w:val="en-US"/>
        </w:rPr>
        <w:t xml:space="preserve"> № 5</w:t>
      </w:r>
      <w:r w:rsidRPr="009B72E6">
        <w:rPr>
          <w:rFonts w:ascii="Times New Roman" w:hAnsi="Times New Roman"/>
          <w:b/>
          <w:sz w:val="24"/>
          <w:szCs w:val="24"/>
          <w:lang w:val="en-US"/>
        </w:rPr>
        <w:t xml:space="preserve">. </w:t>
      </w:r>
      <w:r>
        <w:rPr>
          <w:rFonts w:ascii="Times New Roman" w:hAnsi="Times New Roman"/>
          <w:b/>
          <w:sz w:val="24"/>
          <w:szCs w:val="24"/>
          <w:lang w:val="en-US"/>
        </w:rPr>
        <w:t xml:space="preserve">Choose one word from the list. </w:t>
      </w:r>
    </w:p>
    <w:p w:rsidR="00433B46" w:rsidRPr="00813994" w:rsidRDefault="00433B46" w:rsidP="00813994">
      <w:pPr>
        <w:pStyle w:val="NoSpacing"/>
        <w:spacing w:line="276" w:lineRule="auto"/>
        <w:rPr>
          <w:rFonts w:ascii="Times New Roman" w:hAnsi="Times New Roman"/>
          <w:b/>
          <w:sz w:val="24"/>
          <w:szCs w:val="24"/>
        </w:rPr>
      </w:pPr>
      <w:r w:rsidRPr="00813994">
        <w:rPr>
          <w:rFonts w:ascii="Times New Roman" w:hAnsi="Times New Roman"/>
          <w:b/>
          <w:sz w:val="24"/>
          <w:szCs w:val="24"/>
        </w:rPr>
        <w:t>Выпиши</w:t>
      </w:r>
      <w:r>
        <w:rPr>
          <w:rFonts w:ascii="Times New Roman" w:hAnsi="Times New Roman"/>
          <w:b/>
          <w:sz w:val="24"/>
          <w:szCs w:val="24"/>
        </w:rPr>
        <w:t>те</w:t>
      </w:r>
      <w:r w:rsidRPr="00813994">
        <w:rPr>
          <w:rFonts w:ascii="Times New Roman" w:hAnsi="Times New Roman"/>
          <w:b/>
          <w:sz w:val="24"/>
          <w:szCs w:val="24"/>
        </w:rPr>
        <w:t xml:space="preserve"> </w:t>
      </w:r>
      <w:r>
        <w:rPr>
          <w:rFonts w:ascii="Times New Roman" w:hAnsi="Times New Roman"/>
          <w:b/>
          <w:sz w:val="24"/>
          <w:szCs w:val="24"/>
        </w:rPr>
        <w:t>слова в бланк ответов</w:t>
      </w:r>
      <w:r w:rsidRPr="00813994">
        <w:rPr>
          <w:rFonts w:ascii="Times New Roman" w:hAnsi="Times New Roman"/>
          <w:b/>
          <w:sz w:val="24"/>
          <w:szCs w:val="24"/>
        </w:rPr>
        <w:t>.</w:t>
      </w:r>
    </w:p>
    <w:p w:rsidR="00433B46" w:rsidRPr="009B72E6" w:rsidRDefault="00433B46" w:rsidP="00813994">
      <w:pPr>
        <w:pStyle w:val="NoSpacing"/>
        <w:spacing w:line="276" w:lineRule="auto"/>
        <w:rPr>
          <w:rFonts w:ascii="Times New Roman" w:hAnsi="Times New Roman"/>
          <w:sz w:val="24"/>
          <w:szCs w:val="24"/>
          <w:lang w:val="en-US"/>
        </w:rPr>
      </w:pPr>
      <w:r w:rsidRPr="009B72E6">
        <w:rPr>
          <w:rFonts w:ascii="Times New Roman" w:hAnsi="Times New Roman"/>
          <w:sz w:val="24"/>
          <w:szCs w:val="24"/>
          <w:lang w:val="en-US"/>
        </w:rPr>
        <w:t xml:space="preserve">24. </w:t>
      </w:r>
      <w:r>
        <w:rPr>
          <w:rFonts w:ascii="Times New Roman" w:hAnsi="Times New Roman"/>
          <w:sz w:val="24"/>
          <w:szCs w:val="24"/>
          <w:lang w:val="en-US"/>
        </w:rPr>
        <w:t xml:space="preserve">Which one is an opposite of “generous”? </w:t>
      </w:r>
      <w:r w:rsidRPr="009B72E6">
        <w:rPr>
          <w:rFonts w:ascii="Times New Roman" w:hAnsi="Times New Roman"/>
          <w:sz w:val="24"/>
          <w:szCs w:val="24"/>
          <w:lang w:val="en-US"/>
        </w:rPr>
        <w:t xml:space="preserve"> </w:t>
      </w:r>
      <w:r>
        <w:rPr>
          <w:rFonts w:ascii="Times New Roman" w:hAnsi="Times New Roman"/>
          <w:sz w:val="24"/>
          <w:szCs w:val="24"/>
          <w:lang w:val="en-US"/>
        </w:rPr>
        <w:t>kind / selfish / lazy / hardworking</w:t>
      </w:r>
    </w:p>
    <w:p w:rsidR="00433B46" w:rsidRPr="009B72E6" w:rsidRDefault="00433B46" w:rsidP="00813994">
      <w:pPr>
        <w:pStyle w:val="NoSpacing"/>
        <w:spacing w:line="276" w:lineRule="auto"/>
        <w:rPr>
          <w:rFonts w:ascii="Times New Roman" w:hAnsi="Times New Roman"/>
          <w:sz w:val="24"/>
          <w:szCs w:val="24"/>
          <w:lang w:val="en-US"/>
        </w:rPr>
      </w:pPr>
      <w:r w:rsidRPr="009B72E6">
        <w:rPr>
          <w:rFonts w:ascii="Times New Roman" w:hAnsi="Times New Roman"/>
          <w:sz w:val="24"/>
          <w:szCs w:val="24"/>
          <w:lang w:val="en-US"/>
        </w:rPr>
        <w:t xml:space="preserve">25. </w:t>
      </w:r>
      <w:r>
        <w:rPr>
          <w:rFonts w:ascii="Times New Roman" w:hAnsi="Times New Roman"/>
          <w:sz w:val="24"/>
          <w:szCs w:val="24"/>
          <w:lang w:val="en-US"/>
        </w:rPr>
        <w:t xml:space="preserve">Which one is a synonym of “bad”? </w:t>
      </w:r>
      <w:r w:rsidRPr="009B72E6">
        <w:rPr>
          <w:rFonts w:ascii="Times New Roman" w:hAnsi="Times New Roman"/>
          <w:sz w:val="24"/>
          <w:szCs w:val="24"/>
          <w:lang w:val="en-US"/>
        </w:rPr>
        <w:t xml:space="preserve">  </w:t>
      </w:r>
      <w:r>
        <w:rPr>
          <w:rFonts w:ascii="Times New Roman" w:hAnsi="Times New Roman"/>
          <w:sz w:val="24"/>
          <w:szCs w:val="24"/>
          <w:lang w:val="en-US"/>
        </w:rPr>
        <w:t>glad / terrible/ nice / attractive</w:t>
      </w:r>
    </w:p>
    <w:p w:rsidR="00433B46" w:rsidRPr="00991F9E" w:rsidRDefault="00433B46" w:rsidP="00813994">
      <w:pPr>
        <w:pStyle w:val="NoSpacing"/>
        <w:spacing w:line="276" w:lineRule="auto"/>
        <w:rPr>
          <w:rFonts w:ascii="Times New Roman" w:hAnsi="Times New Roman"/>
          <w:sz w:val="24"/>
          <w:szCs w:val="24"/>
          <w:lang w:val="en-US"/>
        </w:rPr>
      </w:pPr>
      <w:r w:rsidRPr="009B72E6">
        <w:rPr>
          <w:rFonts w:ascii="Times New Roman" w:hAnsi="Times New Roman"/>
          <w:sz w:val="24"/>
          <w:szCs w:val="24"/>
          <w:lang w:val="en-US"/>
        </w:rPr>
        <w:t xml:space="preserve">26. </w:t>
      </w:r>
      <w:r>
        <w:rPr>
          <w:rFonts w:ascii="Times New Roman" w:hAnsi="Times New Roman"/>
          <w:sz w:val="24"/>
          <w:szCs w:val="24"/>
          <w:lang w:val="en-US"/>
        </w:rPr>
        <w:t>Which one is an odd one (</w:t>
      </w:r>
      <w:r>
        <w:rPr>
          <w:rFonts w:ascii="Times New Roman" w:hAnsi="Times New Roman"/>
          <w:sz w:val="24"/>
          <w:szCs w:val="24"/>
        </w:rPr>
        <w:t>лишнее</w:t>
      </w:r>
      <w:r w:rsidRPr="00991F9E">
        <w:rPr>
          <w:rFonts w:ascii="Times New Roman" w:hAnsi="Times New Roman"/>
          <w:sz w:val="24"/>
          <w:szCs w:val="24"/>
          <w:lang w:val="en-US"/>
        </w:rPr>
        <w:t>)</w:t>
      </w:r>
      <w:r>
        <w:rPr>
          <w:rFonts w:ascii="Times New Roman" w:hAnsi="Times New Roman"/>
          <w:sz w:val="24"/>
          <w:szCs w:val="24"/>
          <w:lang w:val="en-US"/>
        </w:rPr>
        <w:t xml:space="preserve">? </w:t>
      </w:r>
      <w:r w:rsidRPr="009B72E6">
        <w:rPr>
          <w:rFonts w:ascii="Times New Roman" w:hAnsi="Times New Roman"/>
          <w:sz w:val="24"/>
          <w:szCs w:val="24"/>
          <w:lang w:val="en-US"/>
        </w:rPr>
        <w:t xml:space="preserve">   </w:t>
      </w:r>
      <w:r>
        <w:rPr>
          <w:rFonts w:ascii="Times New Roman" w:hAnsi="Times New Roman"/>
          <w:sz w:val="24"/>
          <w:szCs w:val="24"/>
          <w:lang w:val="en-US"/>
        </w:rPr>
        <w:t xml:space="preserve">train / plane / ruler / ship / bus </w:t>
      </w:r>
    </w:p>
    <w:p w:rsidR="00433B46" w:rsidRPr="005E70CB" w:rsidRDefault="00433B46" w:rsidP="00813994">
      <w:pPr>
        <w:pStyle w:val="NoSpacing"/>
        <w:spacing w:line="276" w:lineRule="auto"/>
        <w:rPr>
          <w:rFonts w:ascii="Times New Roman" w:hAnsi="Times New Roman"/>
          <w:sz w:val="24"/>
          <w:szCs w:val="24"/>
          <w:lang w:val="en-US"/>
        </w:rPr>
      </w:pPr>
      <w:r w:rsidRPr="009B72E6">
        <w:rPr>
          <w:rFonts w:ascii="Times New Roman" w:hAnsi="Times New Roman"/>
          <w:sz w:val="24"/>
          <w:szCs w:val="24"/>
          <w:lang w:val="en-US"/>
        </w:rPr>
        <w:t xml:space="preserve">27. </w:t>
      </w:r>
      <w:r>
        <w:rPr>
          <w:rFonts w:ascii="Times New Roman" w:hAnsi="Times New Roman"/>
          <w:sz w:val="24"/>
          <w:szCs w:val="24"/>
          <w:lang w:val="en-US"/>
        </w:rPr>
        <w:t xml:space="preserve">Which one is “negative”? </w:t>
      </w:r>
      <w:r w:rsidRPr="009B72E6">
        <w:rPr>
          <w:rFonts w:ascii="Times New Roman" w:hAnsi="Times New Roman"/>
          <w:sz w:val="24"/>
          <w:szCs w:val="24"/>
          <w:lang w:val="en-US"/>
        </w:rPr>
        <w:t xml:space="preserve"> </w:t>
      </w:r>
      <w:r>
        <w:rPr>
          <w:rFonts w:ascii="Times New Roman" w:hAnsi="Times New Roman"/>
          <w:sz w:val="24"/>
          <w:szCs w:val="24"/>
          <w:lang w:val="en-US"/>
        </w:rPr>
        <w:t>love / hate / enjoy / agree / help</w:t>
      </w:r>
    </w:p>
    <w:p w:rsidR="00433B46" w:rsidRPr="009B72E6" w:rsidRDefault="00433B46" w:rsidP="00813994">
      <w:pPr>
        <w:pStyle w:val="NoSpacing"/>
        <w:spacing w:line="276" w:lineRule="auto"/>
        <w:rPr>
          <w:rFonts w:ascii="Times New Roman" w:hAnsi="Times New Roman"/>
          <w:sz w:val="24"/>
          <w:szCs w:val="24"/>
          <w:lang w:val="en-US"/>
        </w:rPr>
      </w:pPr>
      <w:r w:rsidRPr="009B72E6">
        <w:rPr>
          <w:rFonts w:ascii="Times New Roman" w:hAnsi="Times New Roman"/>
          <w:sz w:val="24"/>
          <w:szCs w:val="24"/>
          <w:lang w:val="en-US"/>
        </w:rPr>
        <w:t xml:space="preserve">28. </w:t>
      </w:r>
      <w:r>
        <w:rPr>
          <w:rFonts w:ascii="Times New Roman" w:hAnsi="Times New Roman"/>
          <w:sz w:val="24"/>
          <w:szCs w:val="24"/>
          <w:lang w:val="en-US"/>
        </w:rPr>
        <w:t xml:space="preserve">Which one is the biggest? </w:t>
      </w:r>
      <w:r w:rsidRPr="009B72E6">
        <w:rPr>
          <w:rFonts w:ascii="Times New Roman" w:hAnsi="Times New Roman"/>
          <w:sz w:val="24"/>
          <w:szCs w:val="24"/>
          <w:lang w:val="en-US"/>
        </w:rPr>
        <w:t xml:space="preserve">  </w:t>
      </w:r>
      <w:r>
        <w:rPr>
          <w:rFonts w:ascii="Times New Roman" w:hAnsi="Times New Roman"/>
          <w:sz w:val="24"/>
          <w:szCs w:val="24"/>
          <w:lang w:val="en-US"/>
        </w:rPr>
        <w:t>thirteen / twenty / eleven / twelve / eight</w:t>
      </w:r>
    </w:p>
    <w:p w:rsidR="00433B46" w:rsidRPr="009B72E6" w:rsidRDefault="00433B46" w:rsidP="00813994">
      <w:pPr>
        <w:pStyle w:val="NoSpacing"/>
        <w:spacing w:line="276" w:lineRule="auto"/>
        <w:rPr>
          <w:rFonts w:ascii="Times New Roman" w:hAnsi="Times New Roman"/>
          <w:sz w:val="24"/>
          <w:szCs w:val="24"/>
          <w:lang w:val="en-US"/>
        </w:rPr>
      </w:pPr>
      <w:r w:rsidRPr="009B72E6">
        <w:rPr>
          <w:rFonts w:ascii="Times New Roman" w:hAnsi="Times New Roman"/>
          <w:sz w:val="24"/>
          <w:szCs w:val="24"/>
          <w:lang w:val="en-US"/>
        </w:rPr>
        <w:t xml:space="preserve">29. </w:t>
      </w:r>
      <w:r>
        <w:rPr>
          <w:rFonts w:ascii="Times New Roman" w:hAnsi="Times New Roman"/>
          <w:sz w:val="24"/>
          <w:szCs w:val="24"/>
          <w:lang w:val="en-US"/>
        </w:rPr>
        <w:t xml:space="preserve">Which one is the longest? </w:t>
      </w:r>
      <w:r w:rsidRPr="009B72E6">
        <w:rPr>
          <w:rFonts w:ascii="Times New Roman" w:hAnsi="Times New Roman"/>
          <w:sz w:val="24"/>
          <w:szCs w:val="24"/>
          <w:lang w:val="en-US"/>
        </w:rPr>
        <w:t xml:space="preserve">   </w:t>
      </w:r>
      <w:r>
        <w:rPr>
          <w:rFonts w:ascii="Times New Roman" w:hAnsi="Times New Roman"/>
          <w:sz w:val="24"/>
          <w:szCs w:val="24"/>
          <w:lang w:val="en-US"/>
        </w:rPr>
        <w:t>hour / year / month  / week / day / second</w:t>
      </w:r>
    </w:p>
    <w:p w:rsidR="00433B46" w:rsidRDefault="00433B46" w:rsidP="009B72E6">
      <w:pPr>
        <w:pStyle w:val="NoSpacing"/>
        <w:spacing w:line="276" w:lineRule="auto"/>
        <w:rPr>
          <w:rFonts w:ascii="Times New Roman" w:hAnsi="Times New Roman"/>
          <w:b/>
          <w:sz w:val="24"/>
          <w:szCs w:val="24"/>
          <w:lang w:val="en-US"/>
        </w:rPr>
      </w:pPr>
    </w:p>
    <w:p w:rsidR="00433B46" w:rsidRPr="0039420C" w:rsidRDefault="00433B46" w:rsidP="009B72E6">
      <w:pPr>
        <w:pStyle w:val="NoSpacing"/>
        <w:spacing w:line="276" w:lineRule="auto"/>
        <w:rPr>
          <w:rFonts w:ascii="Times New Roman" w:hAnsi="Times New Roman"/>
          <w:b/>
          <w:sz w:val="24"/>
          <w:szCs w:val="24"/>
          <w:lang w:val="en-US"/>
        </w:rPr>
      </w:pPr>
      <w:r w:rsidRPr="009B72E6">
        <w:rPr>
          <w:rFonts w:ascii="Times New Roman" w:hAnsi="Times New Roman"/>
          <w:b/>
          <w:sz w:val="24"/>
          <w:szCs w:val="24"/>
        </w:rPr>
        <w:t>Задание</w:t>
      </w:r>
      <w:r w:rsidRPr="009B72E6">
        <w:rPr>
          <w:rFonts w:ascii="Times New Roman" w:hAnsi="Times New Roman"/>
          <w:b/>
          <w:sz w:val="24"/>
          <w:szCs w:val="24"/>
          <w:lang w:val="en-US"/>
        </w:rPr>
        <w:t xml:space="preserve"> № </w:t>
      </w:r>
      <w:r>
        <w:rPr>
          <w:rFonts w:ascii="Times New Roman" w:hAnsi="Times New Roman"/>
          <w:b/>
          <w:sz w:val="24"/>
          <w:szCs w:val="24"/>
          <w:lang w:val="en-US"/>
        </w:rPr>
        <w:t>6</w:t>
      </w:r>
      <w:r w:rsidRPr="009B72E6">
        <w:rPr>
          <w:rFonts w:ascii="Times New Roman" w:hAnsi="Times New Roman"/>
          <w:b/>
          <w:sz w:val="24"/>
          <w:szCs w:val="24"/>
          <w:lang w:val="en-US"/>
        </w:rPr>
        <w:t>. Read t</w:t>
      </w:r>
      <w:r>
        <w:rPr>
          <w:rFonts w:ascii="Times New Roman" w:hAnsi="Times New Roman"/>
          <w:b/>
          <w:sz w:val="24"/>
          <w:szCs w:val="24"/>
          <w:lang w:val="en-US"/>
        </w:rPr>
        <w:t>he text. Choose the right words</w:t>
      </w:r>
      <w:r w:rsidRPr="00F5260D">
        <w:rPr>
          <w:rFonts w:ascii="Times New Roman" w:hAnsi="Times New Roman"/>
          <w:b/>
          <w:sz w:val="24"/>
          <w:szCs w:val="24"/>
          <w:lang w:val="en-US"/>
        </w:rPr>
        <w:t xml:space="preserve">. </w:t>
      </w:r>
    </w:p>
    <w:p w:rsidR="00433B46" w:rsidRDefault="00433B46" w:rsidP="009B72E6">
      <w:pPr>
        <w:pStyle w:val="NoSpacing"/>
        <w:spacing w:line="276" w:lineRule="auto"/>
        <w:rPr>
          <w:rFonts w:ascii="Times New Roman" w:hAnsi="Times New Roman"/>
          <w:b/>
          <w:sz w:val="24"/>
          <w:szCs w:val="24"/>
        </w:rPr>
      </w:pPr>
      <w:r>
        <w:rPr>
          <w:rFonts w:ascii="Times New Roman" w:hAnsi="Times New Roman"/>
          <w:b/>
          <w:sz w:val="24"/>
          <w:szCs w:val="24"/>
        </w:rPr>
        <w:t>В бланк ответов перенесите букву правильного ответа</w:t>
      </w:r>
      <w:r w:rsidRPr="00901E47">
        <w:rPr>
          <w:rFonts w:ascii="Times New Roman" w:hAnsi="Times New Roman"/>
          <w:b/>
          <w:sz w:val="24"/>
          <w:szCs w:val="24"/>
        </w:rPr>
        <w:t>.</w:t>
      </w:r>
    </w:p>
    <w:p w:rsidR="00433B46" w:rsidRPr="001F21DF" w:rsidRDefault="00433B46" w:rsidP="006A5A04">
      <w:pPr>
        <w:pStyle w:val="NoSpacing"/>
        <w:spacing w:line="276" w:lineRule="auto"/>
        <w:jc w:val="both"/>
        <w:rPr>
          <w:rFonts w:ascii="Times New Roman" w:hAnsi="Times New Roman"/>
          <w:b/>
          <w:sz w:val="24"/>
          <w:szCs w:val="24"/>
        </w:rPr>
      </w:pPr>
    </w:p>
    <w:p w:rsidR="00433B46" w:rsidRPr="00F859BC" w:rsidRDefault="00433B46" w:rsidP="006A5A04">
      <w:pPr>
        <w:jc w:val="both"/>
        <w:rPr>
          <w:rFonts w:ascii="Times New Roman" w:hAnsi="Times New Roman"/>
          <w:sz w:val="24"/>
          <w:lang w:val="en-US"/>
        </w:rPr>
      </w:pPr>
      <w:r w:rsidRPr="00D27A72">
        <w:rPr>
          <w:rFonts w:ascii="Times New Roman" w:hAnsi="Times New Roman"/>
          <w:sz w:val="24"/>
          <w:lang w:val="en-US"/>
        </w:rPr>
        <w:t xml:space="preserve">My name’s Sam and I live in </w:t>
      </w:r>
      <w:smartTag w:uri="urn:schemas-microsoft-com:office:smarttags" w:element="place">
        <w:smartTag w:uri="urn:schemas-microsoft-com:office:smarttags" w:element="City">
          <w:r w:rsidRPr="00D27A72">
            <w:rPr>
              <w:rFonts w:ascii="Times New Roman" w:hAnsi="Times New Roman"/>
              <w:sz w:val="24"/>
              <w:lang w:val="en-US"/>
            </w:rPr>
            <w:t>Los Angeles</w:t>
          </w:r>
        </w:smartTag>
      </w:smartTag>
      <w:r w:rsidRPr="00D27A72">
        <w:rPr>
          <w:rFonts w:ascii="Times New Roman" w:hAnsi="Times New Roman"/>
          <w:sz w:val="24"/>
          <w:lang w:val="en-US"/>
        </w:rPr>
        <w:t xml:space="preserve">. We </w:t>
      </w:r>
      <w:r>
        <w:rPr>
          <w:rFonts w:ascii="Times New Roman" w:hAnsi="Times New Roman"/>
          <w:sz w:val="24"/>
          <w:lang w:val="en-US"/>
        </w:rPr>
        <w:t>30) __</w:t>
      </w:r>
      <w:r w:rsidRPr="00A348F9">
        <w:rPr>
          <w:rFonts w:ascii="Times New Roman" w:hAnsi="Times New Roman"/>
          <w:sz w:val="24"/>
          <w:lang w:val="en-US"/>
        </w:rPr>
        <w:t>_</w:t>
      </w:r>
      <w:r>
        <w:rPr>
          <w:rFonts w:ascii="Times New Roman" w:hAnsi="Times New Roman"/>
          <w:sz w:val="24"/>
          <w:lang w:val="en-US"/>
        </w:rPr>
        <w:t>_</w:t>
      </w:r>
      <w:r w:rsidRPr="00D27A72">
        <w:rPr>
          <w:rFonts w:ascii="Times New Roman" w:hAnsi="Times New Roman"/>
          <w:sz w:val="24"/>
          <w:lang w:val="en-US"/>
        </w:rPr>
        <w:t xml:space="preserve"> from </w:t>
      </w:r>
      <w:smartTag w:uri="urn:schemas-microsoft-com:office:smarttags" w:element="place">
        <w:smartTag w:uri="urn:schemas-microsoft-com:office:smarttags" w:element="country-region">
          <w:r w:rsidRPr="00D27A72">
            <w:rPr>
              <w:rFonts w:ascii="Times New Roman" w:hAnsi="Times New Roman"/>
              <w:sz w:val="24"/>
              <w:lang w:val="en-US"/>
            </w:rPr>
            <w:t>France</w:t>
          </w:r>
        </w:smartTag>
      </w:smartTag>
      <w:r w:rsidRPr="00D27A72">
        <w:rPr>
          <w:rFonts w:ascii="Times New Roman" w:hAnsi="Times New Roman"/>
          <w:sz w:val="24"/>
          <w:lang w:val="en-US"/>
        </w:rPr>
        <w:t xml:space="preserve"> three years ago.  </w:t>
      </w:r>
      <w:r>
        <w:rPr>
          <w:rFonts w:ascii="Times New Roman" w:hAnsi="Times New Roman"/>
          <w:sz w:val="24"/>
          <w:lang w:val="en-US"/>
        </w:rPr>
        <w:t xml:space="preserve">My day </w:t>
      </w:r>
      <w:r w:rsidRPr="00D27A72">
        <w:rPr>
          <w:rFonts w:ascii="Times New Roman" w:hAnsi="Times New Roman"/>
          <w:sz w:val="24"/>
          <w:lang w:val="en-US"/>
        </w:rPr>
        <w:t>3</w:t>
      </w:r>
      <w:r>
        <w:rPr>
          <w:rFonts w:ascii="Times New Roman" w:hAnsi="Times New Roman"/>
          <w:sz w:val="24"/>
          <w:lang w:val="en-US"/>
        </w:rPr>
        <w:t>1</w:t>
      </w:r>
      <w:r w:rsidRPr="00D27A72">
        <w:rPr>
          <w:rFonts w:ascii="Times New Roman" w:hAnsi="Times New Roman"/>
          <w:sz w:val="24"/>
          <w:lang w:val="en-US"/>
        </w:rPr>
        <w:t xml:space="preserve">) </w:t>
      </w:r>
      <w:r>
        <w:rPr>
          <w:rFonts w:ascii="Times New Roman" w:hAnsi="Times New Roman"/>
          <w:sz w:val="24"/>
          <w:lang w:val="en-US"/>
        </w:rPr>
        <w:t>__</w:t>
      </w:r>
      <w:r w:rsidRPr="00A348F9">
        <w:rPr>
          <w:rFonts w:ascii="Times New Roman" w:hAnsi="Times New Roman"/>
          <w:sz w:val="24"/>
          <w:lang w:val="en-US"/>
        </w:rPr>
        <w:t>_</w:t>
      </w:r>
      <w:r>
        <w:rPr>
          <w:rFonts w:ascii="Times New Roman" w:hAnsi="Times New Roman"/>
          <w:sz w:val="24"/>
          <w:lang w:val="en-US"/>
        </w:rPr>
        <w:t>_</w:t>
      </w:r>
      <w:r w:rsidRPr="00D27A72">
        <w:rPr>
          <w:rFonts w:ascii="Times New Roman" w:hAnsi="Times New Roman"/>
          <w:sz w:val="24"/>
          <w:lang w:val="en-US"/>
        </w:rPr>
        <w:t xml:space="preserve"> at nine o’clock. I don't normally have breakfast 3</w:t>
      </w:r>
      <w:r>
        <w:rPr>
          <w:rFonts w:ascii="Times New Roman" w:hAnsi="Times New Roman"/>
          <w:sz w:val="24"/>
          <w:lang w:val="en-US"/>
        </w:rPr>
        <w:t>2) __</w:t>
      </w:r>
      <w:r w:rsidRPr="00A348F9">
        <w:rPr>
          <w:rFonts w:ascii="Times New Roman" w:hAnsi="Times New Roman"/>
          <w:sz w:val="24"/>
          <w:lang w:val="en-US"/>
        </w:rPr>
        <w:t>_</w:t>
      </w:r>
      <w:r w:rsidRPr="00D27A72">
        <w:rPr>
          <w:rFonts w:ascii="Times New Roman" w:hAnsi="Times New Roman"/>
          <w:sz w:val="24"/>
          <w:lang w:val="en-US"/>
        </w:rPr>
        <w:t>_ home. I go to a cafe near my house. I work at a club in the city centre. I play 3</w:t>
      </w:r>
      <w:r>
        <w:rPr>
          <w:rFonts w:ascii="Times New Roman" w:hAnsi="Times New Roman"/>
          <w:sz w:val="24"/>
          <w:lang w:val="en-US"/>
        </w:rPr>
        <w:t>3</w:t>
      </w:r>
      <w:r w:rsidRPr="00D27A72">
        <w:rPr>
          <w:rFonts w:ascii="Times New Roman" w:hAnsi="Times New Roman"/>
          <w:sz w:val="24"/>
          <w:lang w:val="en-US"/>
        </w:rPr>
        <w:t xml:space="preserve">) _____ there. I </w:t>
      </w:r>
      <w:r>
        <w:rPr>
          <w:rFonts w:ascii="Times New Roman" w:hAnsi="Times New Roman"/>
          <w:sz w:val="24"/>
          <w:lang w:val="en-US"/>
        </w:rPr>
        <w:t xml:space="preserve">34) ____live </w:t>
      </w:r>
      <w:r w:rsidRPr="00D27A72">
        <w:rPr>
          <w:rFonts w:ascii="Times New Roman" w:hAnsi="Times New Roman"/>
          <w:sz w:val="24"/>
          <w:lang w:val="en-US"/>
        </w:rPr>
        <w:t>near the club. Houses 3</w:t>
      </w:r>
      <w:r>
        <w:rPr>
          <w:rFonts w:ascii="Times New Roman" w:hAnsi="Times New Roman"/>
          <w:sz w:val="24"/>
          <w:lang w:val="en-US"/>
        </w:rPr>
        <w:t>5)__</w:t>
      </w:r>
      <w:r w:rsidRPr="003E6001">
        <w:rPr>
          <w:rFonts w:ascii="Times New Roman" w:hAnsi="Times New Roman"/>
          <w:sz w:val="24"/>
          <w:lang w:val="en-US"/>
        </w:rPr>
        <w:t>_</w:t>
      </w:r>
      <w:r w:rsidRPr="00D27A72">
        <w:rPr>
          <w:rFonts w:ascii="Times New Roman" w:hAnsi="Times New Roman"/>
          <w:sz w:val="24"/>
          <w:lang w:val="en-US"/>
        </w:rPr>
        <w:t>__ expensive in the city centre. At half past ten I drive to work. Today</w:t>
      </w:r>
      <w:r>
        <w:rPr>
          <w:rFonts w:ascii="Times New Roman" w:hAnsi="Times New Roman"/>
          <w:sz w:val="24"/>
          <w:lang w:val="en-US"/>
        </w:rPr>
        <w:t>,</w:t>
      </w:r>
      <w:r w:rsidRPr="00D27A72">
        <w:rPr>
          <w:rFonts w:ascii="Times New Roman" w:hAnsi="Times New Roman"/>
          <w:sz w:val="24"/>
          <w:lang w:val="en-US"/>
        </w:rPr>
        <w:t xml:space="preserve"> we 3</w:t>
      </w:r>
      <w:r>
        <w:rPr>
          <w:rFonts w:ascii="Times New Roman" w:hAnsi="Times New Roman"/>
          <w:sz w:val="24"/>
          <w:lang w:val="en-US"/>
        </w:rPr>
        <w:t>6</w:t>
      </w:r>
      <w:r w:rsidRPr="00D27A72">
        <w:rPr>
          <w:rFonts w:ascii="Times New Roman" w:hAnsi="Times New Roman"/>
          <w:sz w:val="24"/>
          <w:lang w:val="en-US"/>
        </w:rPr>
        <w:t xml:space="preserve">) _____ </w:t>
      </w:r>
      <w:r>
        <w:rPr>
          <w:rFonts w:ascii="Times New Roman" w:hAnsi="Times New Roman"/>
          <w:sz w:val="24"/>
          <w:lang w:val="en-US"/>
        </w:rPr>
        <w:t xml:space="preserve">play </w:t>
      </w:r>
      <w:r w:rsidRPr="00D27A72">
        <w:rPr>
          <w:rFonts w:ascii="Times New Roman" w:hAnsi="Times New Roman"/>
          <w:sz w:val="24"/>
          <w:lang w:val="en-US"/>
        </w:rPr>
        <w:t xml:space="preserve">with a famous singer </w:t>
      </w:r>
      <w:r>
        <w:rPr>
          <w:rFonts w:ascii="Times New Roman" w:hAnsi="Times New Roman"/>
          <w:sz w:val="24"/>
          <w:lang w:val="en-US"/>
        </w:rPr>
        <w:t>37) __</w:t>
      </w:r>
      <w:r w:rsidRPr="00F859BC">
        <w:rPr>
          <w:rFonts w:ascii="Times New Roman" w:hAnsi="Times New Roman"/>
          <w:sz w:val="24"/>
          <w:lang w:val="en-US"/>
        </w:rPr>
        <w:t>_</w:t>
      </w:r>
      <w:r>
        <w:rPr>
          <w:rFonts w:ascii="Times New Roman" w:hAnsi="Times New Roman"/>
          <w:sz w:val="24"/>
          <w:lang w:val="en-US"/>
        </w:rPr>
        <w:t>_</w:t>
      </w:r>
      <w:r w:rsidRPr="00D27A72">
        <w:rPr>
          <w:rFonts w:ascii="Times New Roman" w:hAnsi="Times New Roman"/>
          <w:sz w:val="24"/>
          <w:lang w:val="en-US"/>
        </w:rPr>
        <w:t xml:space="preserve"> came from </w:t>
      </w:r>
      <w:smartTag w:uri="urn:schemas-microsoft-com:office:smarttags" w:element="place">
        <w:smartTag w:uri="urn:schemas-microsoft-com:office:smarttags" w:element="State">
          <w:r w:rsidRPr="00D27A72">
            <w:rPr>
              <w:rFonts w:ascii="Times New Roman" w:hAnsi="Times New Roman"/>
              <w:sz w:val="24"/>
              <w:lang w:val="en-US"/>
            </w:rPr>
            <w:t>Berlin</w:t>
          </w:r>
        </w:smartTag>
      </w:smartTag>
      <w:r w:rsidRPr="00D27A72">
        <w:rPr>
          <w:rFonts w:ascii="Times New Roman" w:hAnsi="Times New Roman"/>
          <w:sz w:val="24"/>
          <w:lang w:val="en-US"/>
        </w:rPr>
        <w:t>. I don't earn 3</w:t>
      </w:r>
      <w:r>
        <w:rPr>
          <w:rFonts w:ascii="Times New Roman" w:hAnsi="Times New Roman"/>
          <w:sz w:val="24"/>
          <w:lang w:val="en-US"/>
        </w:rPr>
        <w:t>8</w:t>
      </w:r>
      <w:r w:rsidRPr="00D27A72">
        <w:rPr>
          <w:rFonts w:ascii="Times New Roman" w:hAnsi="Times New Roman"/>
          <w:sz w:val="24"/>
          <w:lang w:val="en-US"/>
        </w:rPr>
        <w:t>) __</w:t>
      </w:r>
      <w:r w:rsidRPr="003E6001">
        <w:rPr>
          <w:rFonts w:ascii="Times New Roman" w:hAnsi="Times New Roman"/>
          <w:sz w:val="24"/>
          <w:lang w:val="en-US"/>
        </w:rPr>
        <w:t>_</w:t>
      </w:r>
      <w:r w:rsidRPr="00D27A72">
        <w:rPr>
          <w:rFonts w:ascii="Times New Roman" w:hAnsi="Times New Roman"/>
          <w:sz w:val="24"/>
          <w:lang w:val="en-US"/>
        </w:rPr>
        <w:t xml:space="preserve">__ money, but I love my job. I live near the sea, </w:t>
      </w:r>
      <w:r>
        <w:rPr>
          <w:rFonts w:ascii="Times New Roman" w:hAnsi="Times New Roman"/>
          <w:sz w:val="24"/>
          <w:lang w:val="en-US"/>
        </w:rPr>
        <w:t>39) __</w:t>
      </w:r>
      <w:r w:rsidRPr="00F859BC">
        <w:rPr>
          <w:rFonts w:ascii="Times New Roman" w:hAnsi="Times New Roman"/>
          <w:sz w:val="24"/>
          <w:lang w:val="en-US"/>
        </w:rPr>
        <w:t>_</w:t>
      </w:r>
      <w:r>
        <w:rPr>
          <w:rFonts w:ascii="Times New Roman" w:hAnsi="Times New Roman"/>
          <w:sz w:val="24"/>
          <w:lang w:val="en-US"/>
        </w:rPr>
        <w:t>_</w:t>
      </w:r>
      <w:r w:rsidRPr="00D27A72">
        <w:rPr>
          <w:rFonts w:ascii="Times New Roman" w:hAnsi="Times New Roman"/>
          <w:sz w:val="24"/>
          <w:lang w:val="en-US"/>
        </w:rPr>
        <w:t xml:space="preserve"> I often go to the beach. I don't work </w:t>
      </w:r>
      <w:r>
        <w:rPr>
          <w:rFonts w:ascii="Times New Roman" w:hAnsi="Times New Roman"/>
          <w:sz w:val="24"/>
          <w:lang w:val="en-US"/>
        </w:rPr>
        <w:t>40</w:t>
      </w:r>
      <w:r w:rsidRPr="00D27A72">
        <w:rPr>
          <w:rFonts w:ascii="Times New Roman" w:hAnsi="Times New Roman"/>
          <w:sz w:val="24"/>
          <w:lang w:val="en-US"/>
        </w:rPr>
        <w:t xml:space="preserve">) _____ Sundays and Mondays. On </w:t>
      </w:r>
      <w:r>
        <w:rPr>
          <w:rFonts w:ascii="Times New Roman" w:hAnsi="Times New Roman"/>
          <w:sz w:val="24"/>
          <w:lang w:val="en-US"/>
        </w:rPr>
        <w:t>41)__</w:t>
      </w:r>
      <w:r w:rsidRPr="00F859BC">
        <w:rPr>
          <w:rFonts w:ascii="Times New Roman" w:hAnsi="Times New Roman"/>
          <w:sz w:val="24"/>
          <w:lang w:val="en-US"/>
        </w:rPr>
        <w:t>_</w:t>
      </w:r>
      <w:r>
        <w:rPr>
          <w:rFonts w:ascii="Times New Roman" w:hAnsi="Times New Roman"/>
          <w:sz w:val="24"/>
          <w:lang w:val="en-US"/>
        </w:rPr>
        <w:t>_</w:t>
      </w:r>
      <w:r w:rsidRPr="00D27A72">
        <w:rPr>
          <w:rFonts w:ascii="Times New Roman" w:hAnsi="Times New Roman"/>
          <w:sz w:val="24"/>
          <w:lang w:val="en-US"/>
        </w:rPr>
        <w:t xml:space="preserve"> days I always go to bed late at midnight.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6"/>
        <w:gridCol w:w="1559"/>
        <w:gridCol w:w="1985"/>
        <w:gridCol w:w="1984"/>
        <w:gridCol w:w="2517"/>
      </w:tblGrid>
      <w:tr w:rsidR="00433B46" w:rsidRPr="00901E47" w:rsidTr="005E7E71">
        <w:tc>
          <w:tcPr>
            <w:tcW w:w="806"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30.</w:t>
            </w:r>
          </w:p>
        </w:tc>
        <w:tc>
          <w:tcPr>
            <w:tcW w:w="1559"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A) move</w:t>
            </w:r>
          </w:p>
        </w:tc>
        <w:tc>
          <w:tcPr>
            <w:tcW w:w="1985"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B) moved</w:t>
            </w:r>
          </w:p>
        </w:tc>
        <w:tc>
          <w:tcPr>
            <w:tcW w:w="1984"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C) moving</w:t>
            </w:r>
          </w:p>
        </w:tc>
        <w:tc>
          <w:tcPr>
            <w:tcW w:w="2517"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D) moves</w:t>
            </w:r>
          </w:p>
        </w:tc>
      </w:tr>
      <w:tr w:rsidR="00433B46" w:rsidRPr="00901E47" w:rsidTr="005E7E71">
        <w:tc>
          <w:tcPr>
            <w:tcW w:w="806"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31</w:t>
            </w:r>
          </w:p>
        </w:tc>
        <w:tc>
          <w:tcPr>
            <w:tcW w:w="1559"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A) start</w:t>
            </w:r>
          </w:p>
        </w:tc>
        <w:tc>
          <w:tcPr>
            <w:tcW w:w="1985"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B) is starting</w:t>
            </w:r>
          </w:p>
        </w:tc>
        <w:tc>
          <w:tcPr>
            <w:tcW w:w="1984"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C) starts</w:t>
            </w:r>
          </w:p>
        </w:tc>
        <w:tc>
          <w:tcPr>
            <w:tcW w:w="2517"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D) starting</w:t>
            </w:r>
          </w:p>
        </w:tc>
      </w:tr>
      <w:tr w:rsidR="00433B46" w:rsidRPr="00901E47" w:rsidTr="005E7E71">
        <w:tc>
          <w:tcPr>
            <w:tcW w:w="806"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32</w:t>
            </w:r>
          </w:p>
        </w:tc>
        <w:tc>
          <w:tcPr>
            <w:tcW w:w="1559"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A) at the</w:t>
            </w:r>
          </w:p>
        </w:tc>
        <w:tc>
          <w:tcPr>
            <w:tcW w:w="1985"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 xml:space="preserve">B) in the </w:t>
            </w:r>
          </w:p>
        </w:tc>
        <w:tc>
          <w:tcPr>
            <w:tcW w:w="1984"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C) at</w:t>
            </w:r>
          </w:p>
        </w:tc>
        <w:tc>
          <w:tcPr>
            <w:tcW w:w="2517"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D) from</w:t>
            </w:r>
          </w:p>
        </w:tc>
      </w:tr>
      <w:tr w:rsidR="00433B46" w:rsidRPr="00901E47" w:rsidTr="005E7E71">
        <w:tc>
          <w:tcPr>
            <w:tcW w:w="806"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33</w:t>
            </w:r>
          </w:p>
        </w:tc>
        <w:tc>
          <w:tcPr>
            <w:tcW w:w="1559"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A) the piano</w:t>
            </w:r>
          </w:p>
        </w:tc>
        <w:tc>
          <w:tcPr>
            <w:tcW w:w="1985"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B) in piano</w:t>
            </w:r>
          </w:p>
        </w:tc>
        <w:tc>
          <w:tcPr>
            <w:tcW w:w="1984"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C) in the piano</w:t>
            </w:r>
          </w:p>
        </w:tc>
        <w:tc>
          <w:tcPr>
            <w:tcW w:w="2517"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D) piano</w:t>
            </w:r>
          </w:p>
        </w:tc>
      </w:tr>
      <w:tr w:rsidR="00433B46" w:rsidRPr="00901E47" w:rsidTr="005E7E71">
        <w:tc>
          <w:tcPr>
            <w:tcW w:w="806"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34</w:t>
            </w:r>
          </w:p>
        </w:tc>
        <w:tc>
          <w:tcPr>
            <w:tcW w:w="1559"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 xml:space="preserve">A) doesn’t </w:t>
            </w:r>
          </w:p>
        </w:tc>
        <w:tc>
          <w:tcPr>
            <w:tcW w:w="1985"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B) don’t</w:t>
            </w:r>
          </w:p>
        </w:tc>
        <w:tc>
          <w:tcPr>
            <w:tcW w:w="1984"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C) didn’t</w:t>
            </w:r>
          </w:p>
        </w:tc>
        <w:tc>
          <w:tcPr>
            <w:tcW w:w="2517"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D)am not</w:t>
            </w:r>
          </w:p>
        </w:tc>
      </w:tr>
      <w:tr w:rsidR="00433B46" w:rsidRPr="00901E47" w:rsidTr="005E7E71">
        <w:tc>
          <w:tcPr>
            <w:tcW w:w="806"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35</w:t>
            </w:r>
          </w:p>
        </w:tc>
        <w:tc>
          <w:tcPr>
            <w:tcW w:w="1559"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A) is</w:t>
            </w:r>
          </w:p>
        </w:tc>
        <w:tc>
          <w:tcPr>
            <w:tcW w:w="1985"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B) have</w:t>
            </w:r>
          </w:p>
        </w:tc>
        <w:tc>
          <w:tcPr>
            <w:tcW w:w="1984"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C) are</w:t>
            </w:r>
          </w:p>
        </w:tc>
        <w:tc>
          <w:tcPr>
            <w:tcW w:w="2517"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D) do</w:t>
            </w:r>
          </w:p>
        </w:tc>
      </w:tr>
      <w:tr w:rsidR="00433B46" w:rsidRPr="00901E47" w:rsidTr="005E7E71">
        <w:tc>
          <w:tcPr>
            <w:tcW w:w="806"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36</w:t>
            </w:r>
          </w:p>
        </w:tc>
        <w:tc>
          <w:tcPr>
            <w:tcW w:w="1559"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A) going to</w:t>
            </w:r>
          </w:p>
        </w:tc>
        <w:tc>
          <w:tcPr>
            <w:tcW w:w="1985"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B) are going</w:t>
            </w:r>
          </w:p>
        </w:tc>
        <w:tc>
          <w:tcPr>
            <w:tcW w:w="1984"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 xml:space="preserve">C) go </w:t>
            </w:r>
          </w:p>
        </w:tc>
        <w:tc>
          <w:tcPr>
            <w:tcW w:w="2517"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D) are going to</w:t>
            </w:r>
          </w:p>
        </w:tc>
      </w:tr>
      <w:tr w:rsidR="00433B46" w:rsidRPr="00901E47" w:rsidTr="005E7E71">
        <w:tc>
          <w:tcPr>
            <w:tcW w:w="806"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37</w:t>
            </w:r>
          </w:p>
        </w:tc>
        <w:tc>
          <w:tcPr>
            <w:tcW w:w="1559"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A) how</w:t>
            </w:r>
          </w:p>
        </w:tc>
        <w:tc>
          <w:tcPr>
            <w:tcW w:w="1985"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B) why</w:t>
            </w:r>
          </w:p>
        </w:tc>
        <w:tc>
          <w:tcPr>
            <w:tcW w:w="1984"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C) who</w:t>
            </w:r>
          </w:p>
        </w:tc>
        <w:tc>
          <w:tcPr>
            <w:tcW w:w="2517"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D) whose</w:t>
            </w:r>
          </w:p>
        </w:tc>
      </w:tr>
      <w:tr w:rsidR="00433B46" w:rsidRPr="00901E47" w:rsidTr="005E7E71">
        <w:tc>
          <w:tcPr>
            <w:tcW w:w="806"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38</w:t>
            </w:r>
          </w:p>
        </w:tc>
        <w:tc>
          <w:tcPr>
            <w:tcW w:w="1559"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A) many</w:t>
            </w:r>
          </w:p>
        </w:tc>
        <w:tc>
          <w:tcPr>
            <w:tcW w:w="1985"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B) lot of</w:t>
            </w:r>
          </w:p>
        </w:tc>
        <w:tc>
          <w:tcPr>
            <w:tcW w:w="1984"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C) a lot of</w:t>
            </w:r>
          </w:p>
        </w:tc>
        <w:tc>
          <w:tcPr>
            <w:tcW w:w="2517"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D) much of</w:t>
            </w:r>
          </w:p>
        </w:tc>
      </w:tr>
      <w:tr w:rsidR="00433B46" w:rsidRPr="00901E47" w:rsidTr="005E7E71">
        <w:tc>
          <w:tcPr>
            <w:tcW w:w="806"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39</w:t>
            </w:r>
          </w:p>
        </w:tc>
        <w:tc>
          <w:tcPr>
            <w:tcW w:w="1559"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A) because</w:t>
            </w:r>
          </w:p>
        </w:tc>
        <w:tc>
          <w:tcPr>
            <w:tcW w:w="1985"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B) so</w:t>
            </w:r>
          </w:p>
        </w:tc>
        <w:tc>
          <w:tcPr>
            <w:tcW w:w="1984"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C) but</w:t>
            </w:r>
          </w:p>
        </w:tc>
        <w:tc>
          <w:tcPr>
            <w:tcW w:w="2517"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D) when</w:t>
            </w:r>
          </w:p>
        </w:tc>
      </w:tr>
      <w:tr w:rsidR="00433B46" w:rsidRPr="00901E47" w:rsidTr="005E7E71">
        <w:tc>
          <w:tcPr>
            <w:tcW w:w="806"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40</w:t>
            </w:r>
          </w:p>
        </w:tc>
        <w:tc>
          <w:tcPr>
            <w:tcW w:w="1559"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A) at</w:t>
            </w:r>
          </w:p>
        </w:tc>
        <w:tc>
          <w:tcPr>
            <w:tcW w:w="1985"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B) from</w:t>
            </w:r>
          </w:p>
        </w:tc>
        <w:tc>
          <w:tcPr>
            <w:tcW w:w="1984"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C) in</w:t>
            </w:r>
          </w:p>
        </w:tc>
        <w:tc>
          <w:tcPr>
            <w:tcW w:w="2517"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D) on</w:t>
            </w:r>
          </w:p>
        </w:tc>
      </w:tr>
      <w:tr w:rsidR="00433B46" w:rsidRPr="00901E47" w:rsidTr="005E7E71">
        <w:tc>
          <w:tcPr>
            <w:tcW w:w="806"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41</w:t>
            </w:r>
          </w:p>
        </w:tc>
        <w:tc>
          <w:tcPr>
            <w:tcW w:w="1559"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A) that</w:t>
            </w:r>
          </w:p>
        </w:tc>
        <w:tc>
          <w:tcPr>
            <w:tcW w:w="1985"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B) this</w:t>
            </w:r>
          </w:p>
        </w:tc>
        <w:tc>
          <w:tcPr>
            <w:tcW w:w="1984"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C) these</w:t>
            </w:r>
          </w:p>
        </w:tc>
        <w:tc>
          <w:tcPr>
            <w:tcW w:w="2517" w:type="dxa"/>
          </w:tcPr>
          <w:p w:rsidR="00433B46" w:rsidRPr="005E7E71" w:rsidRDefault="00433B46" w:rsidP="005E7E71">
            <w:pPr>
              <w:pStyle w:val="NoSpacing"/>
              <w:spacing w:line="360" w:lineRule="auto"/>
              <w:rPr>
                <w:rFonts w:ascii="Times New Roman" w:hAnsi="Times New Roman"/>
                <w:sz w:val="24"/>
                <w:szCs w:val="24"/>
                <w:lang w:val="en-US"/>
              </w:rPr>
            </w:pPr>
            <w:r w:rsidRPr="005E7E71">
              <w:rPr>
                <w:rFonts w:ascii="Times New Roman" w:hAnsi="Times New Roman"/>
                <w:sz w:val="24"/>
                <w:szCs w:val="24"/>
                <w:lang w:val="en-US"/>
              </w:rPr>
              <w:t>D) its</w:t>
            </w:r>
          </w:p>
        </w:tc>
      </w:tr>
    </w:tbl>
    <w:p w:rsidR="00433B46" w:rsidRPr="001F21DF" w:rsidRDefault="00433B46" w:rsidP="009B72E6">
      <w:pPr>
        <w:pStyle w:val="NoSpacing"/>
        <w:spacing w:line="276" w:lineRule="auto"/>
        <w:rPr>
          <w:rFonts w:ascii="Times New Roman" w:hAnsi="Times New Roman"/>
          <w:sz w:val="24"/>
          <w:szCs w:val="24"/>
        </w:rPr>
      </w:pPr>
    </w:p>
    <w:p w:rsidR="00433B46" w:rsidRDefault="00433B46" w:rsidP="009B72E6">
      <w:pPr>
        <w:pStyle w:val="NoSpacing"/>
        <w:spacing w:line="276" w:lineRule="auto"/>
        <w:rPr>
          <w:rFonts w:ascii="Times New Roman" w:hAnsi="Times New Roman"/>
          <w:sz w:val="24"/>
          <w:szCs w:val="24"/>
          <w:lang w:val="en-US"/>
        </w:rPr>
      </w:pPr>
    </w:p>
    <w:p w:rsidR="00433B46" w:rsidRPr="00F859BC" w:rsidRDefault="00433B46" w:rsidP="00F859BC">
      <w:pPr>
        <w:pStyle w:val="NoSpacing"/>
        <w:rPr>
          <w:rFonts w:ascii="Times New Roman" w:hAnsi="Times New Roman"/>
          <w:b/>
          <w:sz w:val="24"/>
          <w:szCs w:val="24"/>
        </w:rPr>
      </w:pPr>
      <w:r w:rsidRPr="00607FFA">
        <w:rPr>
          <w:rFonts w:ascii="Times New Roman" w:hAnsi="Times New Roman"/>
          <w:b/>
          <w:sz w:val="24"/>
          <w:szCs w:val="24"/>
        </w:rPr>
        <w:t xml:space="preserve">Внимание! Ответы ко всем заданиям должны быть перенесены в БЛАНК ОТВЕТОВ. </w:t>
      </w:r>
    </w:p>
    <w:p w:rsidR="00433B46" w:rsidRPr="00824B49" w:rsidRDefault="00433B46" w:rsidP="00AE43B0"/>
    <w:p w:rsidR="00433B46" w:rsidRPr="00607FFA" w:rsidRDefault="00433B46" w:rsidP="009B72E6">
      <w:pPr>
        <w:pStyle w:val="NoSpacing"/>
        <w:jc w:val="center"/>
        <w:rPr>
          <w:rFonts w:ascii="Times New Roman" w:hAnsi="Times New Roman"/>
          <w:b/>
          <w:sz w:val="24"/>
          <w:szCs w:val="24"/>
        </w:rPr>
      </w:pPr>
      <w:r w:rsidRPr="00607FFA">
        <w:rPr>
          <w:rFonts w:ascii="Times New Roman" w:hAnsi="Times New Roman"/>
          <w:b/>
          <w:sz w:val="24"/>
          <w:szCs w:val="24"/>
        </w:rPr>
        <w:t>Всероссийская олимпиада школьников 20</w:t>
      </w:r>
      <w:r>
        <w:rPr>
          <w:rFonts w:ascii="Times New Roman" w:hAnsi="Times New Roman"/>
          <w:b/>
          <w:sz w:val="24"/>
          <w:szCs w:val="24"/>
        </w:rPr>
        <w:t>20</w:t>
      </w:r>
      <w:r w:rsidRPr="00607FFA">
        <w:rPr>
          <w:rFonts w:ascii="Times New Roman" w:hAnsi="Times New Roman"/>
          <w:b/>
          <w:sz w:val="24"/>
          <w:szCs w:val="24"/>
        </w:rPr>
        <w:t>-202</w:t>
      </w:r>
      <w:r>
        <w:rPr>
          <w:rFonts w:ascii="Times New Roman" w:hAnsi="Times New Roman"/>
          <w:b/>
          <w:sz w:val="24"/>
          <w:szCs w:val="24"/>
        </w:rPr>
        <w:t>1</w:t>
      </w:r>
      <w:r w:rsidRPr="00607FFA">
        <w:rPr>
          <w:rFonts w:ascii="Times New Roman" w:hAnsi="Times New Roman"/>
          <w:b/>
          <w:sz w:val="24"/>
          <w:szCs w:val="24"/>
        </w:rPr>
        <w:t xml:space="preserve"> учебный год, </w:t>
      </w:r>
      <w:r w:rsidRPr="00607FFA">
        <w:rPr>
          <w:rFonts w:ascii="Times New Roman" w:hAnsi="Times New Roman"/>
          <w:b/>
          <w:sz w:val="24"/>
          <w:szCs w:val="24"/>
          <w:lang w:val="en-US"/>
        </w:rPr>
        <w:t>I</w:t>
      </w:r>
      <w:r w:rsidRPr="00607FFA">
        <w:rPr>
          <w:rFonts w:ascii="Times New Roman" w:hAnsi="Times New Roman"/>
          <w:b/>
          <w:sz w:val="24"/>
          <w:szCs w:val="24"/>
        </w:rPr>
        <w:t xml:space="preserve"> (школьный) этап.</w:t>
      </w:r>
    </w:p>
    <w:p w:rsidR="00433B46" w:rsidRPr="00607FFA" w:rsidRDefault="00433B46" w:rsidP="009B72E6">
      <w:pPr>
        <w:pStyle w:val="NoSpacing"/>
        <w:jc w:val="center"/>
        <w:rPr>
          <w:rFonts w:ascii="Times New Roman" w:hAnsi="Times New Roman"/>
          <w:b/>
          <w:sz w:val="24"/>
          <w:szCs w:val="24"/>
        </w:rPr>
      </w:pPr>
      <w:r w:rsidRPr="00607FFA">
        <w:rPr>
          <w:rFonts w:ascii="Times New Roman" w:hAnsi="Times New Roman"/>
          <w:b/>
          <w:sz w:val="24"/>
          <w:szCs w:val="24"/>
        </w:rPr>
        <w:t>Английский язык. 5-6 класс</w:t>
      </w:r>
    </w:p>
    <w:p w:rsidR="00433B46" w:rsidRDefault="00433B46" w:rsidP="0033686F">
      <w:pPr>
        <w:pStyle w:val="NoSpacing"/>
        <w:spacing w:line="276" w:lineRule="auto"/>
        <w:rPr>
          <w:rFonts w:ascii="Times New Roman" w:hAnsi="Times New Roman"/>
          <w:b/>
          <w:sz w:val="24"/>
          <w:szCs w:val="24"/>
        </w:rPr>
      </w:pPr>
    </w:p>
    <w:p w:rsidR="00433B46" w:rsidRDefault="00433B46" w:rsidP="0033686F">
      <w:pPr>
        <w:pStyle w:val="NoSpacing"/>
        <w:spacing w:line="276" w:lineRule="auto"/>
        <w:rPr>
          <w:rFonts w:ascii="Times New Roman" w:hAnsi="Times New Roman"/>
          <w:b/>
          <w:sz w:val="24"/>
          <w:szCs w:val="24"/>
        </w:rPr>
      </w:pPr>
      <w:r>
        <w:rPr>
          <w:rFonts w:ascii="Times New Roman" w:hAnsi="Times New Roman"/>
          <w:b/>
          <w:sz w:val="24"/>
          <w:szCs w:val="24"/>
        </w:rPr>
        <w:t xml:space="preserve">Внимание! Ответы ко всем заданиям должны быть перенесены в БЛАНК ОТВЕТОВ. </w:t>
      </w:r>
    </w:p>
    <w:p w:rsidR="00433B46" w:rsidRPr="0071758F" w:rsidRDefault="00433B46" w:rsidP="0033686F">
      <w:pPr>
        <w:pStyle w:val="NoSpacing"/>
        <w:spacing w:line="276" w:lineRule="auto"/>
        <w:rPr>
          <w:rFonts w:ascii="Times New Roman" w:hAnsi="Times New Roman"/>
          <w:b/>
          <w:sz w:val="18"/>
          <w:szCs w:val="24"/>
        </w:rPr>
      </w:pPr>
    </w:p>
    <w:p w:rsidR="00433B46" w:rsidRPr="00F5260D" w:rsidRDefault="00433B46" w:rsidP="0033686F">
      <w:pPr>
        <w:pStyle w:val="NoSpacing"/>
        <w:spacing w:line="276" w:lineRule="auto"/>
        <w:rPr>
          <w:rFonts w:ascii="Times New Roman" w:hAnsi="Times New Roman"/>
          <w:sz w:val="4"/>
          <w:szCs w:val="24"/>
        </w:rPr>
      </w:pPr>
      <w:bookmarkStart w:id="0" w:name="_GoBack"/>
      <w:bookmarkEnd w:id="0"/>
    </w:p>
    <w:p w:rsidR="00433B46" w:rsidRDefault="00433B46" w:rsidP="0033686F">
      <w:pPr>
        <w:pStyle w:val="NoSpacing"/>
        <w:spacing w:line="276" w:lineRule="auto"/>
        <w:jc w:val="center"/>
        <w:rPr>
          <w:rFonts w:ascii="Times New Roman" w:hAnsi="Times New Roman"/>
          <w:b/>
          <w:sz w:val="24"/>
          <w:szCs w:val="24"/>
        </w:rPr>
      </w:pPr>
      <w:r>
        <w:rPr>
          <w:rFonts w:ascii="Times New Roman" w:hAnsi="Times New Roman"/>
          <w:b/>
          <w:sz w:val="24"/>
          <w:szCs w:val="24"/>
        </w:rPr>
        <w:t>Раздел Письмо.</w:t>
      </w:r>
    </w:p>
    <w:p w:rsidR="00433B46" w:rsidRDefault="00433B46" w:rsidP="0033686F">
      <w:pPr>
        <w:pStyle w:val="NoSpacing"/>
        <w:spacing w:line="276" w:lineRule="auto"/>
        <w:jc w:val="center"/>
        <w:rPr>
          <w:rFonts w:ascii="Times New Roman" w:hAnsi="Times New Roman"/>
          <w:b/>
          <w:sz w:val="24"/>
          <w:szCs w:val="24"/>
        </w:rPr>
      </w:pPr>
    </w:p>
    <w:p w:rsidR="00433B46" w:rsidRPr="00EC10D3" w:rsidRDefault="00433B46" w:rsidP="0033686F">
      <w:pPr>
        <w:pStyle w:val="NoSpacing"/>
        <w:spacing w:line="276" w:lineRule="auto"/>
        <w:rPr>
          <w:rFonts w:ascii="Times New Roman" w:hAnsi="Times New Roman"/>
          <w:sz w:val="24"/>
          <w:szCs w:val="24"/>
          <w:lang w:val="en-US"/>
        </w:rPr>
      </w:pPr>
      <w:r>
        <w:rPr>
          <w:rFonts w:ascii="Times New Roman" w:hAnsi="Times New Roman"/>
          <w:sz w:val="24"/>
          <w:szCs w:val="24"/>
        </w:rPr>
        <w:t>Время выполнения 15 минут. Максимальное</w:t>
      </w:r>
      <w:r w:rsidRPr="00EC10D3">
        <w:rPr>
          <w:rFonts w:ascii="Times New Roman" w:hAnsi="Times New Roman"/>
          <w:sz w:val="24"/>
          <w:szCs w:val="24"/>
          <w:lang w:val="en-US"/>
        </w:rPr>
        <w:t xml:space="preserve"> </w:t>
      </w:r>
      <w:r>
        <w:rPr>
          <w:rFonts w:ascii="Times New Roman" w:hAnsi="Times New Roman"/>
          <w:sz w:val="24"/>
          <w:szCs w:val="24"/>
        </w:rPr>
        <w:t>количество</w:t>
      </w:r>
      <w:r w:rsidRPr="00EC10D3">
        <w:rPr>
          <w:rFonts w:ascii="Times New Roman" w:hAnsi="Times New Roman"/>
          <w:sz w:val="24"/>
          <w:szCs w:val="24"/>
          <w:lang w:val="en-US"/>
        </w:rPr>
        <w:t xml:space="preserve"> </w:t>
      </w:r>
      <w:r>
        <w:rPr>
          <w:rFonts w:ascii="Times New Roman" w:hAnsi="Times New Roman"/>
          <w:sz w:val="24"/>
          <w:szCs w:val="24"/>
        </w:rPr>
        <w:t>баллов</w:t>
      </w:r>
      <w:r w:rsidRPr="00EC10D3">
        <w:rPr>
          <w:rFonts w:ascii="Times New Roman" w:hAnsi="Times New Roman"/>
          <w:sz w:val="24"/>
          <w:szCs w:val="24"/>
          <w:lang w:val="en-US"/>
        </w:rPr>
        <w:t xml:space="preserve"> – 1</w:t>
      </w:r>
      <w:r>
        <w:rPr>
          <w:rFonts w:ascii="Times New Roman" w:hAnsi="Times New Roman"/>
          <w:sz w:val="24"/>
          <w:szCs w:val="24"/>
          <w:lang w:val="en-US"/>
        </w:rPr>
        <w:t>9</w:t>
      </w:r>
      <w:r w:rsidRPr="00EC10D3">
        <w:rPr>
          <w:rFonts w:ascii="Times New Roman" w:hAnsi="Times New Roman"/>
          <w:sz w:val="24"/>
          <w:szCs w:val="24"/>
          <w:lang w:val="en-US"/>
        </w:rPr>
        <w:t>.</w:t>
      </w:r>
    </w:p>
    <w:p w:rsidR="00433B46" w:rsidRPr="00EC10D3" w:rsidRDefault="00433B46" w:rsidP="0033686F">
      <w:pPr>
        <w:pStyle w:val="NoSpacing"/>
        <w:spacing w:line="276" w:lineRule="auto"/>
        <w:rPr>
          <w:rFonts w:ascii="Times New Roman" w:hAnsi="Times New Roman"/>
          <w:sz w:val="24"/>
          <w:szCs w:val="24"/>
          <w:lang w:val="en-US"/>
        </w:rPr>
      </w:pPr>
    </w:p>
    <w:p w:rsidR="00433B46" w:rsidRDefault="00433B46" w:rsidP="00320A87">
      <w:pPr>
        <w:pStyle w:val="NoSpacing"/>
        <w:spacing w:line="360" w:lineRule="auto"/>
        <w:rPr>
          <w:rFonts w:ascii="Times New Roman" w:hAnsi="Times New Roman"/>
          <w:b/>
          <w:sz w:val="24"/>
          <w:szCs w:val="24"/>
          <w:lang w:val="en-US"/>
        </w:rPr>
      </w:pPr>
      <w:r>
        <w:rPr>
          <w:rFonts w:ascii="Times New Roman" w:hAnsi="Times New Roman"/>
          <w:b/>
          <w:sz w:val="24"/>
          <w:szCs w:val="24"/>
        </w:rPr>
        <w:t>Задание</w:t>
      </w:r>
      <w:r>
        <w:rPr>
          <w:rFonts w:ascii="Times New Roman" w:hAnsi="Times New Roman"/>
          <w:b/>
          <w:sz w:val="24"/>
          <w:szCs w:val="24"/>
          <w:lang w:val="en-US"/>
        </w:rPr>
        <w:t xml:space="preserve">  № 7.</w:t>
      </w:r>
    </w:p>
    <w:p w:rsidR="00433B46" w:rsidRPr="00EC10D3" w:rsidRDefault="00433B46" w:rsidP="00320A87">
      <w:pPr>
        <w:pStyle w:val="NoSpacing"/>
        <w:spacing w:line="360" w:lineRule="auto"/>
        <w:rPr>
          <w:rFonts w:ascii="Times New Roman" w:hAnsi="Times New Roman"/>
          <w:b/>
          <w:sz w:val="24"/>
          <w:szCs w:val="24"/>
        </w:rPr>
      </w:pPr>
      <w:r>
        <w:rPr>
          <w:rFonts w:ascii="Times New Roman" w:hAnsi="Times New Roman"/>
          <w:b/>
          <w:sz w:val="24"/>
          <w:szCs w:val="24"/>
          <w:lang w:val="en-US"/>
        </w:rPr>
        <w:t>Read the letter from Jasmine to Margaret. Complete</w:t>
      </w:r>
      <w:r w:rsidRPr="00320A87">
        <w:rPr>
          <w:rFonts w:ascii="Times New Roman" w:hAnsi="Times New Roman"/>
          <w:b/>
          <w:sz w:val="24"/>
          <w:szCs w:val="24"/>
        </w:rPr>
        <w:t xml:space="preserve"> </w:t>
      </w:r>
      <w:r>
        <w:rPr>
          <w:rFonts w:ascii="Times New Roman" w:hAnsi="Times New Roman"/>
          <w:b/>
          <w:sz w:val="24"/>
          <w:szCs w:val="24"/>
          <w:lang w:val="en-US"/>
        </w:rPr>
        <w:t>the</w:t>
      </w:r>
      <w:r w:rsidRPr="00320A87">
        <w:rPr>
          <w:rFonts w:ascii="Times New Roman" w:hAnsi="Times New Roman"/>
          <w:b/>
          <w:sz w:val="24"/>
          <w:szCs w:val="24"/>
        </w:rPr>
        <w:t xml:space="preserve"> </w:t>
      </w:r>
      <w:r>
        <w:rPr>
          <w:rFonts w:ascii="Times New Roman" w:hAnsi="Times New Roman"/>
          <w:b/>
          <w:sz w:val="24"/>
          <w:szCs w:val="24"/>
          <w:lang w:val="en-US"/>
        </w:rPr>
        <w:t>gaps</w:t>
      </w:r>
      <w:r>
        <w:rPr>
          <w:rFonts w:ascii="Times New Roman" w:hAnsi="Times New Roman"/>
          <w:b/>
          <w:sz w:val="24"/>
          <w:szCs w:val="24"/>
        </w:rPr>
        <w:t>.</w:t>
      </w:r>
    </w:p>
    <w:p w:rsidR="00433B46" w:rsidRPr="00320A87" w:rsidRDefault="00433B46" w:rsidP="00320A87">
      <w:pPr>
        <w:pStyle w:val="NoSpacing"/>
        <w:spacing w:line="360" w:lineRule="auto"/>
        <w:rPr>
          <w:rFonts w:ascii="Times New Roman" w:hAnsi="Times New Roman"/>
          <w:sz w:val="24"/>
          <w:szCs w:val="24"/>
        </w:rPr>
      </w:pPr>
      <w:r w:rsidRPr="00320A87">
        <w:rPr>
          <w:rFonts w:ascii="Times New Roman" w:hAnsi="Times New Roman"/>
          <w:sz w:val="24"/>
          <w:szCs w:val="24"/>
        </w:rPr>
        <w:t>В каждом пропуске может быть более одного слова.</w:t>
      </w:r>
    </w:p>
    <w:p w:rsidR="00433B46" w:rsidRDefault="00433B46" w:rsidP="00B248EB">
      <w:pPr>
        <w:pStyle w:val="NoSpacing"/>
        <w:spacing w:line="360" w:lineRule="auto"/>
        <w:rPr>
          <w:rFonts w:ascii="Times New Roman" w:hAnsi="Times New Roman"/>
          <w:sz w:val="24"/>
          <w:szCs w:val="24"/>
        </w:rPr>
      </w:pPr>
    </w:p>
    <w:p w:rsidR="00433B46" w:rsidRPr="00EC10D3" w:rsidRDefault="00433B46" w:rsidP="00B248EB">
      <w:pPr>
        <w:pStyle w:val="NoSpacing"/>
        <w:spacing w:line="360" w:lineRule="auto"/>
        <w:rPr>
          <w:rFonts w:ascii="Times New Roman" w:hAnsi="Times New Roman"/>
          <w:sz w:val="24"/>
          <w:szCs w:val="24"/>
        </w:rPr>
      </w:pPr>
      <w:r w:rsidRPr="00320A87">
        <w:rPr>
          <w:rFonts w:ascii="Times New Roman" w:hAnsi="Times New Roman"/>
          <w:sz w:val="24"/>
          <w:szCs w:val="24"/>
        </w:rPr>
        <w:t xml:space="preserve">Выпишите в бланк ответов </w:t>
      </w:r>
      <w:r w:rsidRPr="00320A87">
        <w:rPr>
          <w:rFonts w:ascii="Times New Roman" w:hAnsi="Times New Roman"/>
          <w:b/>
          <w:sz w:val="24"/>
          <w:szCs w:val="24"/>
        </w:rPr>
        <w:t>только слова или выражения, которые вы вставляете</w:t>
      </w:r>
      <w:r w:rsidRPr="00320A87">
        <w:rPr>
          <w:rFonts w:ascii="Times New Roman" w:hAnsi="Times New Roman"/>
          <w:sz w:val="24"/>
          <w:szCs w:val="24"/>
        </w:rPr>
        <w:t>.</w:t>
      </w:r>
    </w:p>
    <w:p w:rsidR="00433B46" w:rsidRPr="00EC10D3" w:rsidRDefault="00433B46" w:rsidP="00B248EB">
      <w:pPr>
        <w:pStyle w:val="NoSpacing"/>
        <w:spacing w:line="360" w:lineRule="auto"/>
        <w:rPr>
          <w:rFonts w:ascii="Times New Roman" w:hAnsi="Times New Roman"/>
          <w:sz w:val="24"/>
          <w:szCs w:val="24"/>
        </w:rPr>
      </w:pPr>
    </w:p>
    <w:p w:rsidR="00433B46" w:rsidRPr="00B248EB" w:rsidRDefault="00433B46" w:rsidP="00B248EB">
      <w:pPr>
        <w:pStyle w:val="NoSpacing"/>
        <w:spacing w:line="360" w:lineRule="auto"/>
        <w:rPr>
          <w:rFonts w:ascii="Times New Roman" w:hAnsi="Times New Roman"/>
          <w:sz w:val="24"/>
          <w:szCs w:val="24"/>
          <w:lang w:val="en-US"/>
        </w:rPr>
      </w:pPr>
      <w:r w:rsidRPr="00EC10D3">
        <w:rPr>
          <w:rFonts w:ascii="Times New Roman" w:hAnsi="Times New Roman"/>
          <w:sz w:val="24"/>
          <w:szCs w:val="24"/>
        </w:rPr>
        <w:t xml:space="preserve">    </w:t>
      </w:r>
      <w:r w:rsidRPr="00B248EB">
        <w:rPr>
          <w:rFonts w:ascii="Times New Roman" w:hAnsi="Times New Roman"/>
          <w:sz w:val="24"/>
          <w:szCs w:val="24"/>
          <w:lang w:val="en-US"/>
        </w:rPr>
        <w:t>42) _________________,</w:t>
      </w:r>
    </w:p>
    <w:p w:rsidR="00433B46" w:rsidRPr="00B248EB" w:rsidRDefault="00433B46" w:rsidP="00B248EB">
      <w:pPr>
        <w:pStyle w:val="NoSpacing"/>
        <w:spacing w:line="360" w:lineRule="auto"/>
        <w:rPr>
          <w:rFonts w:ascii="Times New Roman" w:hAnsi="Times New Roman"/>
          <w:sz w:val="24"/>
          <w:szCs w:val="24"/>
          <w:lang w:val="en-US"/>
        </w:rPr>
      </w:pPr>
      <w:r>
        <w:rPr>
          <w:rFonts w:ascii="Times New Roman" w:hAnsi="Times New Roman"/>
          <w:sz w:val="24"/>
          <w:szCs w:val="24"/>
          <w:lang w:val="en-US"/>
        </w:rPr>
        <w:t xml:space="preserve">    </w:t>
      </w:r>
      <w:r w:rsidRPr="00B248EB">
        <w:rPr>
          <w:rFonts w:ascii="Times New Roman" w:hAnsi="Times New Roman"/>
          <w:sz w:val="24"/>
          <w:szCs w:val="24"/>
          <w:lang w:val="en-US"/>
        </w:rPr>
        <w:t xml:space="preserve">43) _________________ for your e-mail. </w:t>
      </w:r>
    </w:p>
    <w:p w:rsidR="00433B46" w:rsidRPr="00B248EB" w:rsidRDefault="00433B46" w:rsidP="00B248EB">
      <w:pPr>
        <w:pStyle w:val="NoSpacing"/>
        <w:spacing w:line="360" w:lineRule="auto"/>
        <w:rPr>
          <w:rFonts w:ascii="Times New Roman" w:hAnsi="Times New Roman"/>
          <w:sz w:val="24"/>
          <w:szCs w:val="24"/>
          <w:lang w:val="en-US"/>
        </w:rPr>
      </w:pPr>
      <w:r>
        <w:rPr>
          <w:rFonts w:ascii="Times New Roman" w:hAnsi="Times New Roman"/>
          <w:sz w:val="24"/>
          <w:szCs w:val="24"/>
          <w:lang w:val="en-US"/>
        </w:rPr>
        <w:t xml:space="preserve">    </w:t>
      </w:r>
      <w:r w:rsidRPr="00B248EB">
        <w:rPr>
          <w:rFonts w:ascii="Times New Roman" w:hAnsi="Times New Roman"/>
          <w:sz w:val="24"/>
          <w:szCs w:val="24"/>
          <w:lang w:val="en-US"/>
        </w:rPr>
        <w:t>I had a 44) _________</w:t>
      </w:r>
      <w:r>
        <w:rPr>
          <w:rFonts w:ascii="Times New Roman" w:hAnsi="Times New Roman"/>
          <w:sz w:val="24"/>
          <w:szCs w:val="24"/>
          <w:lang w:val="en-US"/>
        </w:rPr>
        <w:t>_</w:t>
      </w:r>
      <w:r w:rsidRPr="00B248EB">
        <w:rPr>
          <w:rFonts w:ascii="Times New Roman" w:hAnsi="Times New Roman"/>
          <w:sz w:val="24"/>
          <w:szCs w:val="24"/>
          <w:lang w:val="en-US"/>
        </w:rPr>
        <w:t>___ weekend.  On 45)______________ morning,  I 46)__________</w:t>
      </w:r>
      <w:r>
        <w:rPr>
          <w:rFonts w:ascii="Times New Roman" w:hAnsi="Times New Roman"/>
          <w:sz w:val="24"/>
          <w:szCs w:val="24"/>
          <w:lang w:val="en-US"/>
        </w:rPr>
        <w:t>_</w:t>
      </w:r>
      <w:r w:rsidRPr="00B248EB">
        <w:rPr>
          <w:rFonts w:ascii="Times New Roman" w:hAnsi="Times New Roman"/>
          <w:sz w:val="24"/>
          <w:szCs w:val="24"/>
          <w:lang w:val="en-US"/>
        </w:rPr>
        <w:t>__ really late and went 47)_______</w:t>
      </w:r>
      <w:r>
        <w:rPr>
          <w:rFonts w:ascii="Times New Roman" w:hAnsi="Times New Roman"/>
          <w:sz w:val="24"/>
          <w:szCs w:val="24"/>
          <w:lang w:val="en-US"/>
        </w:rPr>
        <w:t>_</w:t>
      </w:r>
      <w:r w:rsidRPr="00B248EB">
        <w:rPr>
          <w:rFonts w:ascii="Times New Roman" w:hAnsi="Times New Roman"/>
          <w:sz w:val="24"/>
          <w:szCs w:val="24"/>
          <w:lang w:val="en-US"/>
        </w:rPr>
        <w:t>________ with Ann. I saw a fantastic 48) ____________ i</w:t>
      </w:r>
      <w:r>
        <w:rPr>
          <w:rFonts w:ascii="Times New Roman" w:hAnsi="Times New Roman"/>
          <w:sz w:val="24"/>
          <w:szCs w:val="24"/>
          <w:lang w:val="en-US"/>
        </w:rPr>
        <w:t>n a clothes shop. It was only €1</w:t>
      </w:r>
      <w:r w:rsidRPr="00B248EB">
        <w:rPr>
          <w:rFonts w:ascii="Times New Roman" w:hAnsi="Times New Roman"/>
          <w:sz w:val="24"/>
          <w:szCs w:val="24"/>
          <w:lang w:val="en-US"/>
        </w:rPr>
        <w:t>0 so I 49)____</w:t>
      </w:r>
      <w:r>
        <w:rPr>
          <w:rFonts w:ascii="Times New Roman" w:hAnsi="Times New Roman"/>
          <w:sz w:val="24"/>
          <w:szCs w:val="24"/>
          <w:lang w:val="en-US"/>
        </w:rPr>
        <w:t>________________ .  In 50)___________</w:t>
      </w:r>
      <w:r w:rsidRPr="00B248EB">
        <w:rPr>
          <w:rFonts w:ascii="Times New Roman" w:hAnsi="Times New Roman"/>
          <w:sz w:val="24"/>
          <w:szCs w:val="24"/>
          <w:lang w:val="en-US"/>
        </w:rPr>
        <w:t>_____ I went  51) ______</w:t>
      </w:r>
      <w:r>
        <w:rPr>
          <w:rFonts w:ascii="Times New Roman" w:hAnsi="Times New Roman"/>
          <w:sz w:val="24"/>
          <w:szCs w:val="24"/>
          <w:lang w:val="en-US"/>
        </w:rPr>
        <w:t>_________</w:t>
      </w:r>
      <w:r w:rsidRPr="00B248EB">
        <w:rPr>
          <w:rFonts w:ascii="Times New Roman" w:hAnsi="Times New Roman"/>
          <w:sz w:val="24"/>
          <w:szCs w:val="24"/>
          <w:lang w:val="en-US"/>
        </w:rPr>
        <w:t xml:space="preserve">___ with my friends. We watched a new Disney film. I </w:t>
      </w:r>
      <w:r>
        <w:rPr>
          <w:rFonts w:ascii="Times New Roman" w:hAnsi="Times New Roman"/>
          <w:sz w:val="24"/>
          <w:szCs w:val="24"/>
          <w:lang w:val="en-US"/>
        </w:rPr>
        <w:t>liked it, it was 52)___________</w:t>
      </w:r>
      <w:r w:rsidRPr="00B248EB">
        <w:rPr>
          <w:rFonts w:ascii="Times New Roman" w:hAnsi="Times New Roman"/>
          <w:sz w:val="24"/>
          <w:szCs w:val="24"/>
          <w:lang w:val="en-US"/>
        </w:rPr>
        <w:t>_.</w:t>
      </w:r>
    </w:p>
    <w:p w:rsidR="00433B46" w:rsidRDefault="00433B46" w:rsidP="00B248EB">
      <w:pPr>
        <w:pStyle w:val="NoSpacing"/>
        <w:spacing w:line="360" w:lineRule="auto"/>
        <w:rPr>
          <w:rFonts w:ascii="Times New Roman" w:hAnsi="Times New Roman"/>
          <w:sz w:val="24"/>
          <w:szCs w:val="24"/>
          <w:lang w:val="en-US"/>
        </w:rPr>
      </w:pPr>
      <w:r>
        <w:rPr>
          <w:rFonts w:ascii="Times New Roman" w:hAnsi="Times New Roman"/>
          <w:sz w:val="24"/>
          <w:szCs w:val="24"/>
          <w:lang w:val="en-US"/>
        </w:rPr>
        <w:t xml:space="preserve">    </w:t>
      </w:r>
      <w:r w:rsidRPr="00B248EB">
        <w:rPr>
          <w:rFonts w:ascii="Times New Roman" w:hAnsi="Times New Roman"/>
          <w:sz w:val="24"/>
          <w:szCs w:val="24"/>
          <w:lang w:val="en-US"/>
        </w:rPr>
        <w:t>On Sunday, I didn't do much. I 53)________________  in the morning, it wasn’t difficult and it didn't take long. Then my 54)_______________ came to see us. We had lunch together. My Mum cooked 55)_____________________.  After lunch we 56)_______________</w:t>
      </w:r>
      <w:r>
        <w:rPr>
          <w:rFonts w:ascii="Times New Roman" w:hAnsi="Times New Roman"/>
          <w:sz w:val="24"/>
          <w:szCs w:val="24"/>
          <w:lang w:val="en-US"/>
        </w:rPr>
        <w:t>________</w:t>
      </w:r>
      <w:r w:rsidRPr="00B248EB">
        <w:rPr>
          <w:rFonts w:ascii="Times New Roman" w:hAnsi="Times New Roman"/>
          <w:sz w:val="24"/>
          <w:szCs w:val="24"/>
          <w:lang w:val="en-US"/>
        </w:rPr>
        <w:t>_______. After that I 57)_______________</w:t>
      </w:r>
      <w:r>
        <w:rPr>
          <w:rFonts w:ascii="Times New Roman" w:hAnsi="Times New Roman"/>
          <w:sz w:val="24"/>
          <w:szCs w:val="24"/>
          <w:lang w:val="en-US"/>
        </w:rPr>
        <w:t>_____</w:t>
      </w:r>
      <w:r w:rsidRPr="00B248EB">
        <w:rPr>
          <w:rFonts w:ascii="Times New Roman" w:hAnsi="Times New Roman"/>
          <w:sz w:val="24"/>
          <w:szCs w:val="24"/>
          <w:lang w:val="en-US"/>
        </w:rPr>
        <w:t>___</w:t>
      </w:r>
      <w:r>
        <w:rPr>
          <w:rFonts w:ascii="Times New Roman" w:hAnsi="Times New Roman"/>
          <w:sz w:val="24"/>
          <w:szCs w:val="24"/>
          <w:lang w:val="en-US"/>
        </w:rPr>
        <w:t>.</w:t>
      </w:r>
      <w:r w:rsidRPr="00B248EB">
        <w:rPr>
          <w:rFonts w:ascii="Times New Roman" w:hAnsi="Times New Roman"/>
          <w:sz w:val="24"/>
          <w:szCs w:val="24"/>
          <w:lang w:val="en-US"/>
        </w:rPr>
        <w:t xml:space="preserve">  I was really tired </w:t>
      </w:r>
      <w:r>
        <w:rPr>
          <w:rFonts w:ascii="Times New Roman" w:hAnsi="Times New Roman"/>
          <w:sz w:val="24"/>
          <w:szCs w:val="24"/>
          <w:lang w:val="en-US"/>
        </w:rPr>
        <w:t xml:space="preserve">in </w:t>
      </w:r>
      <w:r w:rsidRPr="00B248EB">
        <w:rPr>
          <w:rFonts w:ascii="Times New Roman" w:hAnsi="Times New Roman"/>
          <w:sz w:val="24"/>
          <w:szCs w:val="24"/>
          <w:lang w:val="en-US"/>
        </w:rPr>
        <w:t xml:space="preserve">the evening, so I went </w:t>
      </w:r>
    </w:p>
    <w:p w:rsidR="00433B46" w:rsidRPr="00B248EB" w:rsidRDefault="00433B46" w:rsidP="00B248EB">
      <w:pPr>
        <w:pStyle w:val="NoSpacing"/>
        <w:spacing w:line="360" w:lineRule="auto"/>
        <w:rPr>
          <w:rFonts w:ascii="Times New Roman" w:hAnsi="Times New Roman"/>
          <w:sz w:val="24"/>
          <w:szCs w:val="24"/>
          <w:lang w:val="en-US"/>
        </w:rPr>
      </w:pPr>
      <w:r w:rsidRPr="00B248EB">
        <w:rPr>
          <w:rFonts w:ascii="Times New Roman" w:hAnsi="Times New Roman"/>
          <w:sz w:val="24"/>
          <w:szCs w:val="24"/>
          <w:lang w:val="en-US"/>
        </w:rPr>
        <w:t xml:space="preserve">58) ______________________.  </w:t>
      </w:r>
    </w:p>
    <w:p w:rsidR="00433B46" w:rsidRPr="00B248EB" w:rsidRDefault="00433B46" w:rsidP="00B248EB">
      <w:pPr>
        <w:pStyle w:val="NoSpacing"/>
        <w:spacing w:line="360" w:lineRule="auto"/>
        <w:rPr>
          <w:rFonts w:ascii="Times New Roman" w:hAnsi="Times New Roman"/>
          <w:sz w:val="24"/>
          <w:szCs w:val="24"/>
          <w:lang w:val="en-US"/>
        </w:rPr>
      </w:pPr>
      <w:r w:rsidRPr="00B248EB">
        <w:rPr>
          <w:rFonts w:ascii="Times New Roman" w:hAnsi="Times New Roman"/>
          <w:sz w:val="24"/>
          <w:szCs w:val="24"/>
          <w:lang w:val="en-US"/>
        </w:rPr>
        <w:t>Speak to you 59) ____</w:t>
      </w:r>
      <w:r>
        <w:rPr>
          <w:rFonts w:ascii="Times New Roman" w:hAnsi="Times New Roman"/>
          <w:sz w:val="24"/>
          <w:szCs w:val="24"/>
          <w:lang w:val="en-US"/>
        </w:rPr>
        <w:t>_____</w:t>
      </w:r>
      <w:r w:rsidRPr="00B248EB">
        <w:rPr>
          <w:rFonts w:ascii="Times New Roman" w:hAnsi="Times New Roman"/>
          <w:sz w:val="24"/>
          <w:szCs w:val="24"/>
          <w:lang w:val="en-US"/>
        </w:rPr>
        <w:t>___</w:t>
      </w:r>
      <w:r>
        <w:rPr>
          <w:rFonts w:ascii="Times New Roman" w:hAnsi="Times New Roman"/>
          <w:sz w:val="24"/>
          <w:szCs w:val="24"/>
          <w:lang w:val="en-US"/>
        </w:rPr>
        <w:t>.</w:t>
      </w:r>
    </w:p>
    <w:p w:rsidR="00433B46" w:rsidRPr="00B248EB" w:rsidRDefault="00433B46" w:rsidP="00B248EB">
      <w:pPr>
        <w:pStyle w:val="NoSpacing"/>
        <w:spacing w:line="360" w:lineRule="auto"/>
        <w:rPr>
          <w:rFonts w:ascii="Times New Roman" w:hAnsi="Times New Roman"/>
          <w:sz w:val="24"/>
          <w:szCs w:val="24"/>
          <w:lang w:val="en-US"/>
        </w:rPr>
      </w:pPr>
      <w:r w:rsidRPr="00B248EB">
        <w:rPr>
          <w:rFonts w:ascii="Times New Roman" w:hAnsi="Times New Roman"/>
          <w:sz w:val="24"/>
          <w:szCs w:val="24"/>
          <w:lang w:val="en-US"/>
        </w:rPr>
        <w:t>Love,</w:t>
      </w:r>
    </w:p>
    <w:p w:rsidR="00433B46" w:rsidRPr="00B248EB" w:rsidRDefault="00433B46" w:rsidP="00B248EB">
      <w:pPr>
        <w:pStyle w:val="NoSpacing"/>
        <w:spacing w:line="360" w:lineRule="auto"/>
        <w:rPr>
          <w:rFonts w:ascii="Times New Roman" w:hAnsi="Times New Roman"/>
          <w:sz w:val="24"/>
          <w:szCs w:val="24"/>
          <w:lang w:val="en-US"/>
        </w:rPr>
      </w:pPr>
      <w:r w:rsidRPr="00B248EB">
        <w:rPr>
          <w:rFonts w:ascii="Times New Roman" w:hAnsi="Times New Roman"/>
          <w:sz w:val="24"/>
          <w:szCs w:val="24"/>
          <w:lang w:val="en-US"/>
        </w:rPr>
        <w:t>60) _________________</w:t>
      </w:r>
    </w:p>
    <w:p w:rsidR="00433B46" w:rsidRPr="003875CD" w:rsidRDefault="00433B46" w:rsidP="00EC542C">
      <w:pPr>
        <w:pStyle w:val="NoSpacing"/>
        <w:spacing w:line="360" w:lineRule="auto"/>
        <w:rPr>
          <w:rFonts w:ascii="Times New Roman" w:hAnsi="Times New Roman"/>
          <w:b/>
          <w:sz w:val="24"/>
          <w:szCs w:val="24"/>
          <w:lang w:val="en-US"/>
        </w:rPr>
      </w:pPr>
    </w:p>
    <w:p w:rsidR="00433B46" w:rsidRPr="00B248EB" w:rsidRDefault="00433B46" w:rsidP="0033686F">
      <w:pPr>
        <w:pStyle w:val="NoSpacing"/>
        <w:spacing w:line="276" w:lineRule="auto"/>
        <w:rPr>
          <w:rFonts w:ascii="Times New Roman" w:hAnsi="Times New Roman"/>
          <w:b/>
          <w:sz w:val="24"/>
          <w:szCs w:val="24"/>
          <w:lang w:val="en-US"/>
        </w:rPr>
      </w:pPr>
    </w:p>
    <w:p w:rsidR="00433B46" w:rsidRPr="003875CD" w:rsidRDefault="00433B46" w:rsidP="0033686F">
      <w:pPr>
        <w:pStyle w:val="NoSpacing"/>
        <w:spacing w:line="276" w:lineRule="auto"/>
        <w:rPr>
          <w:rFonts w:ascii="Times New Roman" w:hAnsi="Times New Roman"/>
          <w:sz w:val="24"/>
          <w:szCs w:val="24"/>
          <w:lang w:val="en-US"/>
        </w:rPr>
      </w:pPr>
    </w:p>
    <w:p w:rsidR="00433B46" w:rsidRPr="00F859BC" w:rsidRDefault="00433B46" w:rsidP="00EC10D3">
      <w:pPr>
        <w:pStyle w:val="NoSpacing"/>
        <w:rPr>
          <w:rFonts w:ascii="Times New Roman" w:hAnsi="Times New Roman"/>
          <w:b/>
          <w:sz w:val="24"/>
          <w:szCs w:val="24"/>
        </w:rPr>
      </w:pPr>
      <w:r w:rsidRPr="00607FFA">
        <w:rPr>
          <w:rFonts w:ascii="Times New Roman" w:hAnsi="Times New Roman"/>
          <w:b/>
          <w:sz w:val="24"/>
          <w:szCs w:val="24"/>
        </w:rPr>
        <w:t>Внимание</w:t>
      </w:r>
      <w:r w:rsidRPr="00EC10D3">
        <w:rPr>
          <w:rFonts w:ascii="Times New Roman" w:hAnsi="Times New Roman"/>
          <w:b/>
          <w:sz w:val="24"/>
          <w:szCs w:val="24"/>
          <w:lang w:val="en-US"/>
        </w:rPr>
        <w:t xml:space="preserve">! </w:t>
      </w:r>
      <w:r w:rsidRPr="00607FFA">
        <w:rPr>
          <w:rFonts w:ascii="Times New Roman" w:hAnsi="Times New Roman"/>
          <w:b/>
          <w:sz w:val="24"/>
          <w:szCs w:val="24"/>
        </w:rPr>
        <w:t xml:space="preserve">Ответы ко всем заданиям должны быть перенесены в БЛАНК ОТВЕТОВ. </w:t>
      </w:r>
    </w:p>
    <w:p w:rsidR="00433B46" w:rsidRPr="00EC10D3" w:rsidRDefault="00433B46"/>
    <w:sectPr w:rsidR="00433B46" w:rsidRPr="00EC10D3" w:rsidSect="00607FFA">
      <w:footerReference w:type="default" r:id="rId7"/>
      <w:pgSz w:w="11906" w:h="16838"/>
      <w:pgMar w:top="851" w:right="707" w:bottom="851"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3B46" w:rsidRDefault="00433B46" w:rsidP="00136556">
      <w:pPr>
        <w:spacing w:after="0" w:line="240" w:lineRule="auto"/>
      </w:pPr>
      <w:r>
        <w:separator/>
      </w:r>
    </w:p>
  </w:endnote>
  <w:endnote w:type="continuationSeparator" w:id="0">
    <w:p w:rsidR="00433B46" w:rsidRDefault="00433B46" w:rsidP="001365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B46" w:rsidRDefault="00433B46">
    <w:pPr>
      <w:pStyle w:val="Footer"/>
      <w:jc w:val="center"/>
    </w:pPr>
    <w:fldSimple w:instr=" PAGE   \* MERGEFORMAT ">
      <w:r>
        <w:rPr>
          <w:noProof/>
        </w:rPr>
        <w:t>4</w:t>
      </w:r>
    </w:fldSimple>
  </w:p>
  <w:p w:rsidR="00433B46" w:rsidRDefault="00433B4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3B46" w:rsidRDefault="00433B46" w:rsidP="00136556">
      <w:pPr>
        <w:spacing w:after="0" w:line="240" w:lineRule="auto"/>
      </w:pPr>
      <w:r>
        <w:separator/>
      </w:r>
    </w:p>
  </w:footnote>
  <w:footnote w:type="continuationSeparator" w:id="0">
    <w:p w:rsidR="00433B46" w:rsidRDefault="00433B46" w:rsidP="001365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C6F5E"/>
    <w:multiLevelType w:val="hybridMultilevel"/>
    <w:tmpl w:val="355A41B4"/>
    <w:lvl w:ilvl="0" w:tplc="54361DDE">
      <w:start w:val="1"/>
      <w:numFmt w:val="upp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2EEA75F6"/>
    <w:multiLevelType w:val="hybridMultilevel"/>
    <w:tmpl w:val="7B18D452"/>
    <w:lvl w:ilvl="0" w:tplc="62247290">
      <w:start w:val="1"/>
      <w:numFmt w:val="upp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37590D1A"/>
    <w:multiLevelType w:val="hybridMultilevel"/>
    <w:tmpl w:val="3272C9D4"/>
    <w:lvl w:ilvl="0" w:tplc="04190019">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7A91053"/>
    <w:multiLevelType w:val="hybridMultilevel"/>
    <w:tmpl w:val="E1E846BA"/>
    <w:lvl w:ilvl="0" w:tplc="52503926">
      <w:start w:val="1"/>
      <w:numFmt w:val="upp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3D3A1FB5"/>
    <w:multiLevelType w:val="hybridMultilevel"/>
    <w:tmpl w:val="7234B5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2EE5DD1"/>
    <w:multiLevelType w:val="hybridMultilevel"/>
    <w:tmpl w:val="8A0ED0D0"/>
    <w:lvl w:ilvl="0" w:tplc="F1B66B2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59DA3A9F"/>
    <w:multiLevelType w:val="hybridMultilevel"/>
    <w:tmpl w:val="44D86456"/>
    <w:lvl w:ilvl="0" w:tplc="1E727872">
      <w:start w:val="1"/>
      <w:numFmt w:val="upp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6DFE73BF"/>
    <w:multiLevelType w:val="hybridMultilevel"/>
    <w:tmpl w:val="D02CA7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88D1C0B"/>
    <w:multiLevelType w:val="hybridMultilevel"/>
    <w:tmpl w:val="F558BB4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7"/>
  </w:num>
  <w:num w:numId="3">
    <w:abstractNumId w:val="4"/>
  </w:num>
  <w:num w:numId="4">
    <w:abstractNumId w:val="5"/>
  </w:num>
  <w:num w:numId="5">
    <w:abstractNumId w:val="8"/>
  </w:num>
  <w:num w:numId="6">
    <w:abstractNumId w:val="0"/>
  </w:num>
  <w:num w:numId="7">
    <w:abstractNumId w:val="6"/>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686F"/>
    <w:rsid w:val="00000018"/>
    <w:rsid w:val="000000DD"/>
    <w:rsid w:val="00000CE4"/>
    <w:rsid w:val="0000134F"/>
    <w:rsid w:val="0000157F"/>
    <w:rsid w:val="0000188C"/>
    <w:rsid w:val="00001CFE"/>
    <w:rsid w:val="00002479"/>
    <w:rsid w:val="000027C7"/>
    <w:rsid w:val="0000318A"/>
    <w:rsid w:val="00003DC0"/>
    <w:rsid w:val="000040AA"/>
    <w:rsid w:val="000042CB"/>
    <w:rsid w:val="000046B0"/>
    <w:rsid w:val="0000584E"/>
    <w:rsid w:val="00005ACA"/>
    <w:rsid w:val="000060E1"/>
    <w:rsid w:val="000062B0"/>
    <w:rsid w:val="00006418"/>
    <w:rsid w:val="00006A1C"/>
    <w:rsid w:val="00007395"/>
    <w:rsid w:val="00007623"/>
    <w:rsid w:val="00007A03"/>
    <w:rsid w:val="00007A79"/>
    <w:rsid w:val="00007AFF"/>
    <w:rsid w:val="00007B4A"/>
    <w:rsid w:val="00007B8D"/>
    <w:rsid w:val="000102C5"/>
    <w:rsid w:val="000104B2"/>
    <w:rsid w:val="00010885"/>
    <w:rsid w:val="00011177"/>
    <w:rsid w:val="00011186"/>
    <w:rsid w:val="00011C4B"/>
    <w:rsid w:val="0001206B"/>
    <w:rsid w:val="000121C1"/>
    <w:rsid w:val="0001257B"/>
    <w:rsid w:val="00012FE5"/>
    <w:rsid w:val="000130DC"/>
    <w:rsid w:val="0001366B"/>
    <w:rsid w:val="00013789"/>
    <w:rsid w:val="00013A5B"/>
    <w:rsid w:val="00013B0D"/>
    <w:rsid w:val="00013BB4"/>
    <w:rsid w:val="00013F2E"/>
    <w:rsid w:val="00013F40"/>
    <w:rsid w:val="000143F1"/>
    <w:rsid w:val="00014510"/>
    <w:rsid w:val="00014851"/>
    <w:rsid w:val="00014DD0"/>
    <w:rsid w:val="00014FE4"/>
    <w:rsid w:val="000150AF"/>
    <w:rsid w:val="000156B6"/>
    <w:rsid w:val="0001571A"/>
    <w:rsid w:val="000158DE"/>
    <w:rsid w:val="00015A11"/>
    <w:rsid w:val="000163E1"/>
    <w:rsid w:val="00016866"/>
    <w:rsid w:val="00016E88"/>
    <w:rsid w:val="00016F11"/>
    <w:rsid w:val="00017039"/>
    <w:rsid w:val="00017226"/>
    <w:rsid w:val="000204B6"/>
    <w:rsid w:val="00020B3A"/>
    <w:rsid w:val="00020E8C"/>
    <w:rsid w:val="00021392"/>
    <w:rsid w:val="00021591"/>
    <w:rsid w:val="00021936"/>
    <w:rsid w:val="00021F3D"/>
    <w:rsid w:val="000229EA"/>
    <w:rsid w:val="00023869"/>
    <w:rsid w:val="00023BF4"/>
    <w:rsid w:val="00024045"/>
    <w:rsid w:val="00024077"/>
    <w:rsid w:val="00024110"/>
    <w:rsid w:val="00024412"/>
    <w:rsid w:val="000246F2"/>
    <w:rsid w:val="00024874"/>
    <w:rsid w:val="00024A68"/>
    <w:rsid w:val="00024A8E"/>
    <w:rsid w:val="00024D7D"/>
    <w:rsid w:val="00025E0D"/>
    <w:rsid w:val="000264D1"/>
    <w:rsid w:val="00026662"/>
    <w:rsid w:val="00026C55"/>
    <w:rsid w:val="00027344"/>
    <w:rsid w:val="000275CE"/>
    <w:rsid w:val="00027CA7"/>
    <w:rsid w:val="00027DE3"/>
    <w:rsid w:val="000305D4"/>
    <w:rsid w:val="00030754"/>
    <w:rsid w:val="00030873"/>
    <w:rsid w:val="00030B50"/>
    <w:rsid w:val="00030E58"/>
    <w:rsid w:val="00030EE7"/>
    <w:rsid w:val="0003107C"/>
    <w:rsid w:val="00031B0A"/>
    <w:rsid w:val="00031CB6"/>
    <w:rsid w:val="00032222"/>
    <w:rsid w:val="00032942"/>
    <w:rsid w:val="00032A89"/>
    <w:rsid w:val="00032ECD"/>
    <w:rsid w:val="0003309C"/>
    <w:rsid w:val="00033184"/>
    <w:rsid w:val="00033529"/>
    <w:rsid w:val="00033C01"/>
    <w:rsid w:val="00034112"/>
    <w:rsid w:val="00034544"/>
    <w:rsid w:val="000348B4"/>
    <w:rsid w:val="00034EFB"/>
    <w:rsid w:val="000351F9"/>
    <w:rsid w:val="0003521E"/>
    <w:rsid w:val="000358E7"/>
    <w:rsid w:val="00035F0B"/>
    <w:rsid w:val="0003656E"/>
    <w:rsid w:val="00037372"/>
    <w:rsid w:val="0003756B"/>
    <w:rsid w:val="00037AB9"/>
    <w:rsid w:val="00040125"/>
    <w:rsid w:val="00040668"/>
    <w:rsid w:val="00040DCE"/>
    <w:rsid w:val="00040E1C"/>
    <w:rsid w:val="00040EF7"/>
    <w:rsid w:val="000412F1"/>
    <w:rsid w:val="00041302"/>
    <w:rsid w:val="000416AB"/>
    <w:rsid w:val="000419D2"/>
    <w:rsid w:val="00041A5E"/>
    <w:rsid w:val="00041B1F"/>
    <w:rsid w:val="00041B9A"/>
    <w:rsid w:val="00041DD8"/>
    <w:rsid w:val="00041EC1"/>
    <w:rsid w:val="000422C5"/>
    <w:rsid w:val="000426C7"/>
    <w:rsid w:val="00042BCB"/>
    <w:rsid w:val="00042CAB"/>
    <w:rsid w:val="00042D71"/>
    <w:rsid w:val="00042EA1"/>
    <w:rsid w:val="00042EC0"/>
    <w:rsid w:val="000433F8"/>
    <w:rsid w:val="00043B3D"/>
    <w:rsid w:val="00043C06"/>
    <w:rsid w:val="00043C8B"/>
    <w:rsid w:val="00043D1C"/>
    <w:rsid w:val="00043DF3"/>
    <w:rsid w:val="000445A6"/>
    <w:rsid w:val="000445C9"/>
    <w:rsid w:val="000450B3"/>
    <w:rsid w:val="000451D3"/>
    <w:rsid w:val="000457F2"/>
    <w:rsid w:val="00045984"/>
    <w:rsid w:val="000475CF"/>
    <w:rsid w:val="00050D64"/>
    <w:rsid w:val="000511CE"/>
    <w:rsid w:val="000516AE"/>
    <w:rsid w:val="0005175D"/>
    <w:rsid w:val="000522FD"/>
    <w:rsid w:val="00052316"/>
    <w:rsid w:val="000523E7"/>
    <w:rsid w:val="0005299D"/>
    <w:rsid w:val="00052E31"/>
    <w:rsid w:val="00052F37"/>
    <w:rsid w:val="00052F50"/>
    <w:rsid w:val="0005319A"/>
    <w:rsid w:val="000531CB"/>
    <w:rsid w:val="000534EC"/>
    <w:rsid w:val="00053595"/>
    <w:rsid w:val="00053B8B"/>
    <w:rsid w:val="00054F95"/>
    <w:rsid w:val="000553B1"/>
    <w:rsid w:val="000554A6"/>
    <w:rsid w:val="000558B9"/>
    <w:rsid w:val="00055EFA"/>
    <w:rsid w:val="00055F6B"/>
    <w:rsid w:val="00055FCD"/>
    <w:rsid w:val="000560FC"/>
    <w:rsid w:val="000568E3"/>
    <w:rsid w:val="00056AA3"/>
    <w:rsid w:val="00056B73"/>
    <w:rsid w:val="00056C5A"/>
    <w:rsid w:val="00056E05"/>
    <w:rsid w:val="0005712D"/>
    <w:rsid w:val="00057A99"/>
    <w:rsid w:val="00057F16"/>
    <w:rsid w:val="000600A1"/>
    <w:rsid w:val="00060255"/>
    <w:rsid w:val="00060B33"/>
    <w:rsid w:val="00060B8B"/>
    <w:rsid w:val="0006166D"/>
    <w:rsid w:val="00061728"/>
    <w:rsid w:val="000620C3"/>
    <w:rsid w:val="000620F1"/>
    <w:rsid w:val="00062427"/>
    <w:rsid w:val="000625AC"/>
    <w:rsid w:val="000628CB"/>
    <w:rsid w:val="00063458"/>
    <w:rsid w:val="0006377A"/>
    <w:rsid w:val="00063A02"/>
    <w:rsid w:val="00063E95"/>
    <w:rsid w:val="000641F1"/>
    <w:rsid w:val="0006450E"/>
    <w:rsid w:val="00064AA9"/>
    <w:rsid w:val="00064C21"/>
    <w:rsid w:val="00065180"/>
    <w:rsid w:val="0006524C"/>
    <w:rsid w:val="00065930"/>
    <w:rsid w:val="00065A54"/>
    <w:rsid w:val="00065AAF"/>
    <w:rsid w:val="00065B0D"/>
    <w:rsid w:val="00065F1E"/>
    <w:rsid w:val="000667F5"/>
    <w:rsid w:val="00066E43"/>
    <w:rsid w:val="00066EC2"/>
    <w:rsid w:val="0006701E"/>
    <w:rsid w:val="00067177"/>
    <w:rsid w:val="00067F78"/>
    <w:rsid w:val="000703BA"/>
    <w:rsid w:val="00070DFE"/>
    <w:rsid w:val="00071219"/>
    <w:rsid w:val="0007153F"/>
    <w:rsid w:val="000719DB"/>
    <w:rsid w:val="00071A31"/>
    <w:rsid w:val="00071B52"/>
    <w:rsid w:val="00071FE7"/>
    <w:rsid w:val="000720F9"/>
    <w:rsid w:val="00072269"/>
    <w:rsid w:val="00072391"/>
    <w:rsid w:val="00072648"/>
    <w:rsid w:val="00072692"/>
    <w:rsid w:val="00072718"/>
    <w:rsid w:val="00072AB0"/>
    <w:rsid w:val="00072AC9"/>
    <w:rsid w:val="00072AFE"/>
    <w:rsid w:val="00072C6E"/>
    <w:rsid w:val="000732F5"/>
    <w:rsid w:val="000735A4"/>
    <w:rsid w:val="000739F7"/>
    <w:rsid w:val="00074065"/>
    <w:rsid w:val="00074223"/>
    <w:rsid w:val="00074298"/>
    <w:rsid w:val="000749A7"/>
    <w:rsid w:val="00074FA9"/>
    <w:rsid w:val="00075203"/>
    <w:rsid w:val="00075749"/>
    <w:rsid w:val="00075C85"/>
    <w:rsid w:val="00076EEA"/>
    <w:rsid w:val="00077101"/>
    <w:rsid w:val="00077135"/>
    <w:rsid w:val="0007775E"/>
    <w:rsid w:val="0007790A"/>
    <w:rsid w:val="00077B2F"/>
    <w:rsid w:val="00077EE5"/>
    <w:rsid w:val="00077F7E"/>
    <w:rsid w:val="0008014F"/>
    <w:rsid w:val="00080295"/>
    <w:rsid w:val="000803C4"/>
    <w:rsid w:val="00080E1F"/>
    <w:rsid w:val="0008110E"/>
    <w:rsid w:val="00081AFF"/>
    <w:rsid w:val="00081FA7"/>
    <w:rsid w:val="00082327"/>
    <w:rsid w:val="00082FB4"/>
    <w:rsid w:val="000832EC"/>
    <w:rsid w:val="000833E6"/>
    <w:rsid w:val="000834FB"/>
    <w:rsid w:val="000835C2"/>
    <w:rsid w:val="00083786"/>
    <w:rsid w:val="000837A0"/>
    <w:rsid w:val="000837CD"/>
    <w:rsid w:val="00083C04"/>
    <w:rsid w:val="00083C9D"/>
    <w:rsid w:val="00083D8D"/>
    <w:rsid w:val="00084092"/>
    <w:rsid w:val="0008424C"/>
    <w:rsid w:val="000843E7"/>
    <w:rsid w:val="000846E3"/>
    <w:rsid w:val="000848F6"/>
    <w:rsid w:val="00084EAD"/>
    <w:rsid w:val="00085101"/>
    <w:rsid w:val="0008520C"/>
    <w:rsid w:val="00085761"/>
    <w:rsid w:val="00085DE1"/>
    <w:rsid w:val="00085E17"/>
    <w:rsid w:val="00085F94"/>
    <w:rsid w:val="00086103"/>
    <w:rsid w:val="00086371"/>
    <w:rsid w:val="000865AC"/>
    <w:rsid w:val="00086E41"/>
    <w:rsid w:val="00087DB5"/>
    <w:rsid w:val="00090574"/>
    <w:rsid w:val="00090800"/>
    <w:rsid w:val="00090904"/>
    <w:rsid w:val="0009170A"/>
    <w:rsid w:val="00092798"/>
    <w:rsid w:val="000930C2"/>
    <w:rsid w:val="000930F0"/>
    <w:rsid w:val="00093907"/>
    <w:rsid w:val="00093B2D"/>
    <w:rsid w:val="0009428A"/>
    <w:rsid w:val="000948B0"/>
    <w:rsid w:val="0009497D"/>
    <w:rsid w:val="0009552E"/>
    <w:rsid w:val="000956CA"/>
    <w:rsid w:val="00095BB6"/>
    <w:rsid w:val="00095CA4"/>
    <w:rsid w:val="00095E5F"/>
    <w:rsid w:val="00095E6A"/>
    <w:rsid w:val="000968E6"/>
    <w:rsid w:val="00096FAD"/>
    <w:rsid w:val="00097356"/>
    <w:rsid w:val="00097503"/>
    <w:rsid w:val="00097843"/>
    <w:rsid w:val="000A099E"/>
    <w:rsid w:val="000A09D1"/>
    <w:rsid w:val="000A0CE8"/>
    <w:rsid w:val="000A0F9E"/>
    <w:rsid w:val="000A1191"/>
    <w:rsid w:val="000A11A6"/>
    <w:rsid w:val="000A1329"/>
    <w:rsid w:val="000A1E9C"/>
    <w:rsid w:val="000A2669"/>
    <w:rsid w:val="000A280C"/>
    <w:rsid w:val="000A283F"/>
    <w:rsid w:val="000A2BEC"/>
    <w:rsid w:val="000A2C99"/>
    <w:rsid w:val="000A3333"/>
    <w:rsid w:val="000A383C"/>
    <w:rsid w:val="000A3A32"/>
    <w:rsid w:val="000A3D8E"/>
    <w:rsid w:val="000A486C"/>
    <w:rsid w:val="000A4A3C"/>
    <w:rsid w:val="000A4A7D"/>
    <w:rsid w:val="000A4CA5"/>
    <w:rsid w:val="000A4F0A"/>
    <w:rsid w:val="000A5333"/>
    <w:rsid w:val="000A6B7C"/>
    <w:rsid w:val="000A7546"/>
    <w:rsid w:val="000A75CE"/>
    <w:rsid w:val="000A7927"/>
    <w:rsid w:val="000B007F"/>
    <w:rsid w:val="000B00C0"/>
    <w:rsid w:val="000B040E"/>
    <w:rsid w:val="000B0D9D"/>
    <w:rsid w:val="000B0EC9"/>
    <w:rsid w:val="000B0F8E"/>
    <w:rsid w:val="000B1173"/>
    <w:rsid w:val="000B11AE"/>
    <w:rsid w:val="000B1211"/>
    <w:rsid w:val="000B1262"/>
    <w:rsid w:val="000B13DD"/>
    <w:rsid w:val="000B198D"/>
    <w:rsid w:val="000B1C0E"/>
    <w:rsid w:val="000B223E"/>
    <w:rsid w:val="000B24CA"/>
    <w:rsid w:val="000B267C"/>
    <w:rsid w:val="000B2C4D"/>
    <w:rsid w:val="000B2DF2"/>
    <w:rsid w:val="000B2F69"/>
    <w:rsid w:val="000B329E"/>
    <w:rsid w:val="000B4D1F"/>
    <w:rsid w:val="000B4FE7"/>
    <w:rsid w:val="000B520E"/>
    <w:rsid w:val="000B52A1"/>
    <w:rsid w:val="000B550B"/>
    <w:rsid w:val="000B58A0"/>
    <w:rsid w:val="000B6847"/>
    <w:rsid w:val="000B69D6"/>
    <w:rsid w:val="000B6A50"/>
    <w:rsid w:val="000B6CA3"/>
    <w:rsid w:val="000B6CE7"/>
    <w:rsid w:val="000B731E"/>
    <w:rsid w:val="000B774A"/>
    <w:rsid w:val="000B7DD4"/>
    <w:rsid w:val="000C02B5"/>
    <w:rsid w:val="000C0FEA"/>
    <w:rsid w:val="000C1456"/>
    <w:rsid w:val="000C167A"/>
    <w:rsid w:val="000C1BC6"/>
    <w:rsid w:val="000C215E"/>
    <w:rsid w:val="000C2501"/>
    <w:rsid w:val="000C2507"/>
    <w:rsid w:val="000C2B50"/>
    <w:rsid w:val="000C322A"/>
    <w:rsid w:val="000C32E7"/>
    <w:rsid w:val="000C3425"/>
    <w:rsid w:val="000C3713"/>
    <w:rsid w:val="000C3893"/>
    <w:rsid w:val="000C38E3"/>
    <w:rsid w:val="000C3CBB"/>
    <w:rsid w:val="000C49C1"/>
    <w:rsid w:val="000C4E97"/>
    <w:rsid w:val="000C544E"/>
    <w:rsid w:val="000C5D07"/>
    <w:rsid w:val="000C5D3A"/>
    <w:rsid w:val="000C6388"/>
    <w:rsid w:val="000C6892"/>
    <w:rsid w:val="000C6D87"/>
    <w:rsid w:val="000C6F03"/>
    <w:rsid w:val="000C7023"/>
    <w:rsid w:val="000C71CB"/>
    <w:rsid w:val="000C77A4"/>
    <w:rsid w:val="000C77E0"/>
    <w:rsid w:val="000C7886"/>
    <w:rsid w:val="000C7D30"/>
    <w:rsid w:val="000D13F7"/>
    <w:rsid w:val="000D15CA"/>
    <w:rsid w:val="000D1847"/>
    <w:rsid w:val="000D275A"/>
    <w:rsid w:val="000D2BA6"/>
    <w:rsid w:val="000D2BAC"/>
    <w:rsid w:val="000D2FA3"/>
    <w:rsid w:val="000D3778"/>
    <w:rsid w:val="000D3AF7"/>
    <w:rsid w:val="000D3BEB"/>
    <w:rsid w:val="000D411E"/>
    <w:rsid w:val="000D4256"/>
    <w:rsid w:val="000D4384"/>
    <w:rsid w:val="000D492C"/>
    <w:rsid w:val="000D4D60"/>
    <w:rsid w:val="000D5561"/>
    <w:rsid w:val="000D5FF9"/>
    <w:rsid w:val="000D7892"/>
    <w:rsid w:val="000D78C7"/>
    <w:rsid w:val="000E017C"/>
    <w:rsid w:val="000E02D2"/>
    <w:rsid w:val="000E06B7"/>
    <w:rsid w:val="000E1D2A"/>
    <w:rsid w:val="000E2573"/>
    <w:rsid w:val="000E26A3"/>
    <w:rsid w:val="000E27C1"/>
    <w:rsid w:val="000E2BA2"/>
    <w:rsid w:val="000E2C15"/>
    <w:rsid w:val="000E2C74"/>
    <w:rsid w:val="000E2FB4"/>
    <w:rsid w:val="000E310B"/>
    <w:rsid w:val="000E31B9"/>
    <w:rsid w:val="000E34D1"/>
    <w:rsid w:val="000E3CCD"/>
    <w:rsid w:val="000E4308"/>
    <w:rsid w:val="000E45D1"/>
    <w:rsid w:val="000E47AB"/>
    <w:rsid w:val="000E48D6"/>
    <w:rsid w:val="000E4DDC"/>
    <w:rsid w:val="000E560F"/>
    <w:rsid w:val="000E5833"/>
    <w:rsid w:val="000E5C1F"/>
    <w:rsid w:val="000E5C68"/>
    <w:rsid w:val="000E6230"/>
    <w:rsid w:val="000E6803"/>
    <w:rsid w:val="000E76C7"/>
    <w:rsid w:val="000E78CD"/>
    <w:rsid w:val="000E793C"/>
    <w:rsid w:val="000E7EDC"/>
    <w:rsid w:val="000F027E"/>
    <w:rsid w:val="000F048A"/>
    <w:rsid w:val="000F12AA"/>
    <w:rsid w:val="000F24AE"/>
    <w:rsid w:val="000F30EB"/>
    <w:rsid w:val="000F3435"/>
    <w:rsid w:val="000F3481"/>
    <w:rsid w:val="000F3894"/>
    <w:rsid w:val="000F3D4C"/>
    <w:rsid w:val="000F3DA1"/>
    <w:rsid w:val="000F42D5"/>
    <w:rsid w:val="000F4B50"/>
    <w:rsid w:val="000F4F35"/>
    <w:rsid w:val="000F50CF"/>
    <w:rsid w:val="000F55AE"/>
    <w:rsid w:val="000F5C37"/>
    <w:rsid w:val="000F613C"/>
    <w:rsid w:val="000F6330"/>
    <w:rsid w:val="000F6E6F"/>
    <w:rsid w:val="000F71E2"/>
    <w:rsid w:val="000F7573"/>
    <w:rsid w:val="000F75BC"/>
    <w:rsid w:val="000F7C64"/>
    <w:rsid w:val="000F7E1A"/>
    <w:rsid w:val="00100075"/>
    <w:rsid w:val="00100340"/>
    <w:rsid w:val="001004E1"/>
    <w:rsid w:val="001006C3"/>
    <w:rsid w:val="001008FC"/>
    <w:rsid w:val="001016C8"/>
    <w:rsid w:val="0010190D"/>
    <w:rsid w:val="00101D43"/>
    <w:rsid w:val="00103352"/>
    <w:rsid w:val="001033D3"/>
    <w:rsid w:val="001039A2"/>
    <w:rsid w:val="001040A9"/>
    <w:rsid w:val="00104392"/>
    <w:rsid w:val="001043AA"/>
    <w:rsid w:val="001044B5"/>
    <w:rsid w:val="001044CF"/>
    <w:rsid w:val="001047BD"/>
    <w:rsid w:val="001049FB"/>
    <w:rsid w:val="00104F02"/>
    <w:rsid w:val="001053BD"/>
    <w:rsid w:val="00105422"/>
    <w:rsid w:val="001059E6"/>
    <w:rsid w:val="00106494"/>
    <w:rsid w:val="001065A1"/>
    <w:rsid w:val="00106B13"/>
    <w:rsid w:val="00106EA5"/>
    <w:rsid w:val="00106EB8"/>
    <w:rsid w:val="00107147"/>
    <w:rsid w:val="00107E2E"/>
    <w:rsid w:val="00107F0A"/>
    <w:rsid w:val="001102C4"/>
    <w:rsid w:val="001103D4"/>
    <w:rsid w:val="001104A6"/>
    <w:rsid w:val="0011066D"/>
    <w:rsid w:val="00110A40"/>
    <w:rsid w:val="00110B33"/>
    <w:rsid w:val="00110B7F"/>
    <w:rsid w:val="00111350"/>
    <w:rsid w:val="0011165C"/>
    <w:rsid w:val="00111921"/>
    <w:rsid w:val="00111A1C"/>
    <w:rsid w:val="00111B20"/>
    <w:rsid w:val="00111BFD"/>
    <w:rsid w:val="00111F3D"/>
    <w:rsid w:val="00112100"/>
    <w:rsid w:val="001129A8"/>
    <w:rsid w:val="00112C1C"/>
    <w:rsid w:val="00113459"/>
    <w:rsid w:val="001135C5"/>
    <w:rsid w:val="00113671"/>
    <w:rsid w:val="00113867"/>
    <w:rsid w:val="001138D6"/>
    <w:rsid w:val="00113DB2"/>
    <w:rsid w:val="00113DE9"/>
    <w:rsid w:val="001145E1"/>
    <w:rsid w:val="00114E88"/>
    <w:rsid w:val="0011509B"/>
    <w:rsid w:val="0011598F"/>
    <w:rsid w:val="00115BF4"/>
    <w:rsid w:val="0011752F"/>
    <w:rsid w:val="001179A3"/>
    <w:rsid w:val="00117FB2"/>
    <w:rsid w:val="00120382"/>
    <w:rsid w:val="001203F6"/>
    <w:rsid w:val="0012060C"/>
    <w:rsid w:val="001206B3"/>
    <w:rsid w:val="00120B94"/>
    <w:rsid w:val="00120D1A"/>
    <w:rsid w:val="00122306"/>
    <w:rsid w:val="00123C14"/>
    <w:rsid w:val="00123F6C"/>
    <w:rsid w:val="00124481"/>
    <w:rsid w:val="001249F8"/>
    <w:rsid w:val="00124C6A"/>
    <w:rsid w:val="0012502B"/>
    <w:rsid w:val="00125805"/>
    <w:rsid w:val="00125B10"/>
    <w:rsid w:val="00125EB7"/>
    <w:rsid w:val="00125F04"/>
    <w:rsid w:val="00125F21"/>
    <w:rsid w:val="001266F5"/>
    <w:rsid w:val="00127275"/>
    <w:rsid w:val="001273C1"/>
    <w:rsid w:val="00127ACC"/>
    <w:rsid w:val="00127B5B"/>
    <w:rsid w:val="0013072A"/>
    <w:rsid w:val="00130902"/>
    <w:rsid w:val="00130992"/>
    <w:rsid w:val="00130A9F"/>
    <w:rsid w:val="00130F59"/>
    <w:rsid w:val="001318DE"/>
    <w:rsid w:val="00131EB9"/>
    <w:rsid w:val="00132143"/>
    <w:rsid w:val="00132144"/>
    <w:rsid w:val="0013247C"/>
    <w:rsid w:val="00132F93"/>
    <w:rsid w:val="0013324F"/>
    <w:rsid w:val="001339E8"/>
    <w:rsid w:val="001339FE"/>
    <w:rsid w:val="00133DF7"/>
    <w:rsid w:val="00134375"/>
    <w:rsid w:val="001347DF"/>
    <w:rsid w:val="00135AD3"/>
    <w:rsid w:val="00135B03"/>
    <w:rsid w:val="00135C45"/>
    <w:rsid w:val="00135DC7"/>
    <w:rsid w:val="00136134"/>
    <w:rsid w:val="00136556"/>
    <w:rsid w:val="001369C0"/>
    <w:rsid w:val="00136DE7"/>
    <w:rsid w:val="00137453"/>
    <w:rsid w:val="0013754A"/>
    <w:rsid w:val="00137595"/>
    <w:rsid w:val="00137733"/>
    <w:rsid w:val="0013799E"/>
    <w:rsid w:val="00137E7F"/>
    <w:rsid w:val="00140723"/>
    <w:rsid w:val="0014156A"/>
    <w:rsid w:val="001419BE"/>
    <w:rsid w:val="001419C3"/>
    <w:rsid w:val="00142617"/>
    <w:rsid w:val="00142675"/>
    <w:rsid w:val="001426EE"/>
    <w:rsid w:val="001427CD"/>
    <w:rsid w:val="00142FB4"/>
    <w:rsid w:val="00143830"/>
    <w:rsid w:val="00143F1F"/>
    <w:rsid w:val="0014406F"/>
    <w:rsid w:val="00144177"/>
    <w:rsid w:val="00144403"/>
    <w:rsid w:val="00144A0D"/>
    <w:rsid w:val="00144ABD"/>
    <w:rsid w:val="00144D5C"/>
    <w:rsid w:val="00145028"/>
    <w:rsid w:val="001450E6"/>
    <w:rsid w:val="00145103"/>
    <w:rsid w:val="00145134"/>
    <w:rsid w:val="001462E0"/>
    <w:rsid w:val="00146B5D"/>
    <w:rsid w:val="00147178"/>
    <w:rsid w:val="00147345"/>
    <w:rsid w:val="00147713"/>
    <w:rsid w:val="0014776B"/>
    <w:rsid w:val="00150947"/>
    <w:rsid w:val="001513B9"/>
    <w:rsid w:val="001516E2"/>
    <w:rsid w:val="00151C33"/>
    <w:rsid w:val="00151C6E"/>
    <w:rsid w:val="00152055"/>
    <w:rsid w:val="001520F8"/>
    <w:rsid w:val="0015226A"/>
    <w:rsid w:val="0015227A"/>
    <w:rsid w:val="0015235A"/>
    <w:rsid w:val="00152375"/>
    <w:rsid w:val="00152790"/>
    <w:rsid w:val="001531CB"/>
    <w:rsid w:val="00153355"/>
    <w:rsid w:val="00154C6F"/>
    <w:rsid w:val="00154D5B"/>
    <w:rsid w:val="001552C7"/>
    <w:rsid w:val="0015570C"/>
    <w:rsid w:val="00155B7C"/>
    <w:rsid w:val="001561B0"/>
    <w:rsid w:val="001562C1"/>
    <w:rsid w:val="00156332"/>
    <w:rsid w:val="0015690B"/>
    <w:rsid w:val="00156918"/>
    <w:rsid w:val="0015753A"/>
    <w:rsid w:val="001576EB"/>
    <w:rsid w:val="001579DD"/>
    <w:rsid w:val="00157B3D"/>
    <w:rsid w:val="00160C23"/>
    <w:rsid w:val="00160D43"/>
    <w:rsid w:val="00161100"/>
    <w:rsid w:val="00161E1A"/>
    <w:rsid w:val="00162492"/>
    <w:rsid w:val="00162E22"/>
    <w:rsid w:val="00163013"/>
    <w:rsid w:val="00163BC8"/>
    <w:rsid w:val="00163DD7"/>
    <w:rsid w:val="0016418E"/>
    <w:rsid w:val="001641AF"/>
    <w:rsid w:val="001641BB"/>
    <w:rsid w:val="001644BC"/>
    <w:rsid w:val="00164754"/>
    <w:rsid w:val="00164807"/>
    <w:rsid w:val="00164924"/>
    <w:rsid w:val="00164FB5"/>
    <w:rsid w:val="001651CE"/>
    <w:rsid w:val="001659C4"/>
    <w:rsid w:val="00165A8F"/>
    <w:rsid w:val="00165AA3"/>
    <w:rsid w:val="001664EB"/>
    <w:rsid w:val="001665F5"/>
    <w:rsid w:val="001668B7"/>
    <w:rsid w:val="00166A3D"/>
    <w:rsid w:val="00166C11"/>
    <w:rsid w:val="0016739F"/>
    <w:rsid w:val="001673B7"/>
    <w:rsid w:val="00167429"/>
    <w:rsid w:val="00167D99"/>
    <w:rsid w:val="001704A6"/>
    <w:rsid w:val="00170666"/>
    <w:rsid w:val="00170792"/>
    <w:rsid w:val="00170D6D"/>
    <w:rsid w:val="00170E1C"/>
    <w:rsid w:val="00170ECC"/>
    <w:rsid w:val="001711C0"/>
    <w:rsid w:val="00171392"/>
    <w:rsid w:val="001719F7"/>
    <w:rsid w:val="00171B16"/>
    <w:rsid w:val="00172194"/>
    <w:rsid w:val="001723F7"/>
    <w:rsid w:val="0017296C"/>
    <w:rsid w:val="0017318A"/>
    <w:rsid w:val="0017384C"/>
    <w:rsid w:val="00173A82"/>
    <w:rsid w:val="0017423B"/>
    <w:rsid w:val="00174749"/>
    <w:rsid w:val="00174BD5"/>
    <w:rsid w:val="00174FF1"/>
    <w:rsid w:val="00175097"/>
    <w:rsid w:val="00175DBB"/>
    <w:rsid w:val="00176157"/>
    <w:rsid w:val="00176427"/>
    <w:rsid w:val="00176C46"/>
    <w:rsid w:val="001770DF"/>
    <w:rsid w:val="001772A2"/>
    <w:rsid w:val="00177A0F"/>
    <w:rsid w:val="001801EF"/>
    <w:rsid w:val="001803FD"/>
    <w:rsid w:val="001805B6"/>
    <w:rsid w:val="0018071E"/>
    <w:rsid w:val="001808C7"/>
    <w:rsid w:val="00180BBA"/>
    <w:rsid w:val="00180BC5"/>
    <w:rsid w:val="00181454"/>
    <w:rsid w:val="0018197F"/>
    <w:rsid w:val="00181983"/>
    <w:rsid w:val="00181AA1"/>
    <w:rsid w:val="00182839"/>
    <w:rsid w:val="001829D6"/>
    <w:rsid w:val="0018362A"/>
    <w:rsid w:val="0018373B"/>
    <w:rsid w:val="00183886"/>
    <w:rsid w:val="00183A04"/>
    <w:rsid w:val="00184004"/>
    <w:rsid w:val="001851C1"/>
    <w:rsid w:val="00185694"/>
    <w:rsid w:val="001858C1"/>
    <w:rsid w:val="00185D31"/>
    <w:rsid w:val="00186091"/>
    <w:rsid w:val="001861A1"/>
    <w:rsid w:val="001861AD"/>
    <w:rsid w:val="001862C8"/>
    <w:rsid w:val="00186982"/>
    <w:rsid w:val="00186E90"/>
    <w:rsid w:val="001870F0"/>
    <w:rsid w:val="0018792B"/>
    <w:rsid w:val="00187CFB"/>
    <w:rsid w:val="00191209"/>
    <w:rsid w:val="001918BF"/>
    <w:rsid w:val="00191FDA"/>
    <w:rsid w:val="001922BE"/>
    <w:rsid w:val="00192539"/>
    <w:rsid w:val="0019283E"/>
    <w:rsid w:val="001928A1"/>
    <w:rsid w:val="00192C8C"/>
    <w:rsid w:val="0019310E"/>
    <w:rsid w:val="001933EA"/>
    <w:rsid w:val="00193416"/>
    <w:rsid w:val="0019357F"/>
    <w:rsid w:val="00193ADC"/>
    <w:rsid w:val="00194C02"/>
    <w:rsid w:val="00194FCD"/>
    <w:rsid w:val="001951AF"/>
    <w:rsid w:val="0019550D"/>
    <w:rsid w:val="00195798"/>
    <w:rsid w:val="001963D2"/>
    <w:rsid w:val="00196814"/>
    <w:rsid w:val="0019701D"/>
    <w:rsid w:val="00197DF6"/>
    <w:rsid w:val="001A02E0"/>
    <w:rsid w:val="001A0496"/>
    <w:rsid w:val="001A0580"/>
    <w:rsid w:val="001A06F2"/>
    <w:rsid w:val="001A13BF"/>
    <w:rsid w:val="001A16A5"/>
    <w:rsid w:val="001A1B6B"/>
    <w:rsid w:val="001A254E"/>
    <w:rsid w:val="001A3B5F"/>
    <w:rsid w:val="001A3F91"/>
    <w:rsid w:val="001A3FA6"/>
    <w:rsid w:val="001A448F"/>
    <w:rsid w:val="001A4752"/>
    <w:rsid w:val="001A54A6"/>
    <w:rsid w:val="001A5822"/>
    <w:rsid w:val="001A5D19"/>
    <w:rsid w:val="001A60FB"/>
    <w:rsid w:val="001A6418"/>
    <w:rsid w:val="001A67AB"/>
    <w:rsid w:val="001A6A22"/>
    <w:rsid w:val="001A706E"/>
    <w:rsid w:val="001A725C"/>
    <w:rsid w:val="001A741A"/>
    <w:rsid w:val="001A7761"/>
    <w:rsid w:val="001A7BD8"/>
    <w:rsid w:val="001B069C"/>
    <w:rsid w:val="001B0B92"/>
    <w:rsid w:val="001B0D96"/>
    <w:rsid w:val="001B0F4E"/>
    <w:rsid w:val="001B13B3"/>
    <w:rsid w:val="001B1553"/>
    <w:rsid w:val="001B1A85"/>
    <w:rsid w:val="001B1BBD"/>
    <w:rsid w:val="001B1E5C"/>
    <w:rsid w:val="001B1ED5"/>
    <w:rsid w:val="001B2124"/>
    <w:rsid w:val="001B2588"/>
    <w:rsid w:val="001B29CF"/>
    <w:rsid w:val="001B2A0D"/>
    <w:rsid w:val="001B2D79"/>
    <w:rsid w:val="001B2F16"/>
    <w:rsid w:val="001B3836"/>
    <w:rsid w:val="001B3A6F"/>
    <w:rsid w:val="001B3AA4"/>
    <w:rsid w:val="001B3CB2"/>
    <w:rsid w:val="001B41A9"/>
    <w:rsid w:val="001B41C9"/>
    <w:rsid w:val="001B48A2"/>
    <w:rsid w:val="001B4CFC"/>
    <w:rsid w:val="001B4D96"/>
    <w:rsid w:val="001B5A19"/>
    <w:rsid w:val="001B6610"/>
    <w:rsid w:val="001B6D65"/>
    <w:rsid w:val="001B7145"/>
    <w:rsid w:val="001B74D5"/>
    <w:rsid w:val="001B77BE"/>
    <w:rsid w:val="001B7B4D"/>
    <w:rsid w:val="001B7BE1"/>
    <w:rsid w:val="001B7E0D"/>
    <w:rsid w:val="001B7EB9"/>
    <w:rsid w:val="001C05DB"/>
    <w:rsid w:val="001C0A02"/>
    <w:rsid w:val="001C0BF7"/>
    <w:rsid w:val="001C1A91"/>
    <w:rsid w:val="001C1C91"/>
    <w:rsid w:val="001C1FE5"/>
    <w:rsid w:val="001C2289"/>
    <w:rsid w:val="001C274F"/>
    <w:rsid w:val="001C2DF3"/>
    <w:rsid w:val="001C2EE9"/>
    <w:rsid w:val="001C3103"/>
    <w:rsid w:val="001C324F"/>
    <w:rsid w:val="001C36CF"/>
    <w:rsid w:val="001C3F5E"/>
    <w:rsid w:val="001C4261"/>
    <w:rsid w:val="001C44CC"/>
    <w:rsid w:val="001C4559"/>
    <w:rsid w:val="001C4691"/>
    <w:rsid w:val="001C49CD"/>
    <w:rsid w:val="001C4CDF"/>
    <w:rsid w:val="001C5595"/>
    <w:rsid w:val="001C562E"/>
    <w:rsid w:val="001C63C5"/>
    <w:rsid w:val="001C63F1"/>
    <w:rsid w:val="001C6446"/>
    <w:rsid w:val="001C7471"/>
    <w:rsid w:val="001C74C4"/>
    <w:rsid w:val="001C75E9"/>
    <w:rsid w:val="001C7773"/>
    <w:rsid w:val="001C7916"/>
    <w:rsid w:val="001D0423"/>
    <w:rsid w:val="001D0DA8"/>
    <w:rsid w:val="001D155D"/>
    <w:rsid w:val="001D177F"/>
    <w:rsid w:val="001D2EAA"/>
    <w:rsid w:val="001D37CA"/>
    <w:rsid w:val="001D3AD1"/>
    <w:rsid w:val="001D480B"/>
    <w:rsid w:val="001D49D8"/>
    <w:rsid w:val="001D4C75"/>
    <w:rsid w:val="001D4D0A"/>
    <w:rsid w:val="001D4E51"/>
    <w:rsid w:val="001D4EC9"/>
    <w:rsid w:val="001D50D1"/>
    <w:rsid w:val="001D5ED3"/>
    <w:rsid w:val="001D64B4"/>
    <w:rsid w:val="001D6584"/>
    <w:rsid w:val="001D662B"/>
    <w:rsid w:val="001D6695"/>
    <w:rsid w:val="001D67EC"/>
    <w:rsid w:val="001D6867"/>
    <w:rsid w:val="001D6A2D"/>
    <w:rsid w:val="001D7A27"/>
    <w:rsid w:val="001D7BA1"/>
    <w:rsid w:val="001E0104"/>
    <w:rsid w:val="001E02C5"/>
    <w:rsid w:val="001E04A9"/>
    <w:rsid w:val="001E120B"/>
    <w:rsid w:val="001E13CC"/>
    <w:rsid w:val="001E146F"/>
    <w:rsid w:val="001E1498"/>
    <w:rsid w:val="001E16AD"/>
    <w:rsid w:val="001E1A2E"/>
    <w:rsid w:val="001E2B48"/>
    <w:rsid w:val="001E2B84"/>
    <w:rsid w:val="001E2CAD"/>
    <w:rsid w:val="001E3373"/>
    <w:rsid w:val="001E45EA"/>
    <w:rsid w:val="001E4B5E"/>
    <w:rsid w:val="001E4CF5"/>
    <w:rsid w:val="001E590F"/>
    <w:rsid w:val="001E5B2E"/>
    <w:rsid w:val="001E5FB6"/>
    <w:rsid w:val="001E6AC8"/>
    <w:rsid w:val="001E6BB3"/>
    <w:rsid w:val="001E6C2F"/>
    <w:rsid w:val="001E789B"/>
    <w:rsid w:val="001E7E21"/>
    <w:rsid w:val="001E7E90"/>
    <w:rsid w:val="001E7EC4"/>
    <w:rsid w:val="001E7ED7"/>
    <w:rsid w:val="001F0006"/>
    <w:rsid w:val="001F04F4"/>
    <w:rsid w:val="001F1369"/>
    <w:rsid w:val="001F1AC7"/>
    <w:rsid w:val="001F1BBC"/>
    <w:rsid w:val="001F1D7D"/>
    <w:rsid w:val="001F21DF"/>
    <w:rsid w:val="001F22CA"/>
    <w:rsid w:val="001F251C"/>
    <w:rsid w:val="001F2857"/>
    <w:rsid w:val="001F28B0"/>
    <w:rsid w:val="001F31CB"/>
    <w:rsid w:val="001F3267"/>
    <w:rsid w:val="001F3D6F"/>
    <w:rsid w:val="001F40F8"/>
    <w:rsid w:val="001F42AA"/>
    <w:rsid w:val="001F4B4C"/>
    <w:rsid w:val="001F4C32"/>
    <w:rsid w:val="001F53F0"/>
    <w:rsid w:val="001F5AE1"/>
    <w:rsid w:val="001F5D4F"/>
    <w:rsid w:val="001F5FD2"/>
    <w:rsid w:val="001F62E2"/>
    <w:rsid w:val="001F6919"/>
    <w:rsid w:val="001F6ACA"/>
    <w:rsid w:val="001F6F66"/>
    <w:rsid w:val="001F781F"/>
    <w:rsid w:val="001F7B71"/>
    <w:rsid w:val="00200111"/>
    <w:rsid w:val="00200ADB"/>
    <w:rsid w:val="00200D0C"/>
    <w:rsid w:val="0020170C"/>
    <w:rsid w:val="00201819"/>
    <w:rsid w:val="0020210A"/>
    <w:rsid w:val="00202A61"/>
    <w:rsid w:val="002031CD"/>
    <w:rsid w:val="0020358D"/>
    <w:rsid w:val="002039B0"/>
    <w:rsid w:val="00203D62"/>
    <w:rsid w:val="002040F4"/>
    <w:rsid w:val="002046F5"/>
    <w:rsid w:val="00204780"/>
    <w:rsid w:val="0020493C"/>
    <w:rsid w:val="0020500F"/>
    <w:rsid w:val="002056B7"/>
    <w:rsid w:val="00205B46"/>
    <w:rsid w:val="00205B7C"/>
    <w:rsid w:val="00205E35"/>
    <w:rsid w:val="002064AC"/>
    <w:rsid w:val="002065E1"/>
    <w:rsid w:val="00206C49"/>
    <w:rsid w:val="00206CC2"/>
    <w:rsid w:val="0020719F"/>
    <w:rsid w:val="002078B0"/>
    <w:rsid w:val="002079BD"/>
    <w:rsid w:val="00207DA4"/>
    <w:rsid w:val="00207EB4"/>
    <w:rsid w:val="00210EEC"/>
    <w:rsid w:val="0021124F"/>
    <w:rsid w:val="00211439"/>
    <w:rsid w:val="002118D3"/>
    <w:rsid w:val="0021247B"/>
    <w:rsid w:val="00212544"/>
    <w:rsid w:val="002128AB"/>
    <w:rsid w:val="00212F14"/>
    <w:rsid w:val="0021319F"/>
    <w:rsid w:val="002136CB"/>
    <w:rsid w:val="00213904"/>
    <w:rsid w:val="0021456B"/>
    <w:rsid w:val="0021529D"/>
    <w:rsid w:val="0021566B"/>
    <w:rsid w:val="002157D9"/>
    <w:rsid w:val="00215B4A"/>
    <w:rsid w:val="00216768"/>
    <w:rsid w:val="00216C3E"/>
    <w:rsid w:val="00217054"/>
    <w:rsid w:val="002172B8"/>
    <w:rsid w:val="002200AB"/>
    <w:rsid w:val="002204C6"/>
    <w:rsid w:val="00220626"/>
    <w:rsid w:val="00220DCD"/>
    <w:rsid w:val="00221523"/>
    <w:rsid w:val="002215E5"/>
    <w:rsid w:val="00221CFB"/>
    <w:rsid w:val="00221D55"/>
    <w:rsid w:val="00221F17"/>
    <w:rsid w:val="00221F7D"/>
    <w:rsid w:val="00222A56"/>
    <w:rsid w:val="00222B99"/>
    <w:rsid w:val="00223868"/>
    <w:rsid w:val="002245D4"/>
    <w:rsid w:val="00224728"/>
    <w:rsid w:val="0022491A"/>
    <w:rsid w:val="00225818"/>
    <w:rsid w:val="00225D26"/>
    <w:rsid w:val="00225E3B"/>
    <w:rsid w:val="002263AC"/>
    <w:rsid w:val="002263F6"/>
    <w:rsid w:val="002265DC"/>
    <w:rsid w:val="002266D6"/>
    <w:rsid w:val="00226C2B"/>
    <w:rsid w:val="00227305"/>
    <w:rsid w:val="002274A4"/>
    <w:rsid w:val="00227553"/>
    <w:rsid w:val="00227DEA"/>
    <w:rsid w:val="00230A0A"/>
    <w:rsid w:val="00230E57"/>
    <w:rsid w:val="00231AE0"/>
    <w:rsid w:val="00231B11"/>
    <w:rsid w:val="00231D29"/>
    <w:rsid w:val="00231DF1"/>
    <w:rsid w:val="00232471"/>
    <w:rsid w:val="00232D76"/>
    <w:rsid w:val="00232E22"/>
    <w:rsid w:val="002336D2"/>
    <w:rsid w:val="00233991"/>
    <w:rsid w:val="00233DAD"/>
    <w:rsid w:val="002347BA"/>
    <w:rsid w:val="00234923"/>
    <w:rsid w:val="00234C39"/>
    <w:rsid w:val="00234CA7"/>
    <w:rsid w:val="00234F2D"/>
    <w:rsid w:val="0023513C"/>
    <w:rsid w:val="0023519D"/>
    <w:rsid w:val="0023519E"/>
    <w:rsid w:val="00235756"/>
    <w:rsid w:val="00235E29"/>
    <w:rsid w:val="0023600A"/>
    <w:rsid w:val="002365CE"/>
    <w:rsid w:val="002372BD"/>
    <w:rsid w:val="00237802"/>
    <w:rsid w:val="00237C89"/>
    <w:rsid w:val="00237FB7"/>
    <w:rsid w:val="0024028B"/>
    <w:rsid w:val="0024096D"/>
    <w:rsid w:val="0024155F"/>
    <w:rsid w:val="00241D5A"/>
    <w:rsid w:val="00242069"/>
    <w:rsid w:val="002420B3"/>
    <w:rsid w:val="002421A8"/>
    <w:rsid w:val="0024280E"/>
    <w:rsid w:val="00243955"/>
    <w:rsid w:val="00243DD3"/>
    <w:rsid w:val="00243FDA"/>
    <w:rsid w:val="002448CE"/>
    <w:rsid w:val="00244A86"/>
    <w:rsid w:val="00244AF0"/>
    <w:rsid w:val="00244B2E"/>
    <w:rsid w:val="00244BE9"/>
    <w:rsid w:val="00244FAC"/>
    <w:rsid w:val="0024511A"/>
    <w:rsid w:val="002451F2"/>
    <w:rsid w:val="0024520F"/>
    <w:rsid w:val="002453A9"/>
    <w:rsid w:val="002459CE"/>
    <w:rsid w:val="00245B1C"/>
    <w:rsid w:val="00245BEF"/>
    <w:rsid w:val="002460F1"/>
    <w:rsid w:val="00246275"/>
    <w:rsid w:val="002468EA"/>
    <w:rsid w:val="0024698F"/>
    <w:rsid w:val="002474CB"/>
    <w:rsid w:val="00247751"/>
    <w:rsid w:val="00247830"/>
    <w:rsid w:val="00247980"/>
    <w:rsid w:val="00247B3C"/>
    <w:rsid w:val="00247BCA"/>
    <w:rsid w:val="002502CC"/>
    <w:rsid w:val="00250768"/>
    <w:rsid w:val="00250779"/>
    <w:rsid w:val="00250839"/>
    <w:rsid w:val="002508A3"/>
    <w:rsid w:val="00251162"/>
    <w:rsid w:val="002513EF"/>
    <w:rsid w:val="00252A67"/>
    <w:rsid w:val="00252BC6"/>
    <w:rsid w:val="00253081"/>
    <w:rsid w:val="002532C0"/>
    <w:rsid w:val="00253426"/>
    <w:rsid w:val="00253515"/>
    <w:rsid w:val="002538CF"/>
    <w:rsid w:val="00253A1F"/>
    <w:rsid w:val="00253DFC"/>
    <w:rsid w:val="002541E7"/>
    <w:rsid w:val="00254447"/>
    <w:rsid w:val="00254559"/>
    <w:rsid w:val="00254897"/>
    <w:rsid w:val="002548F4"/>
    <w:rsid w:val="0025491A"/>
    <w:rsid w:val="00254E6F"/>
    <w:rsid w:val="002550EB"/>
    <w:rsid w:val="002551AC"/>
    <w:rsid w:val="00255581"/>
    <w:rsid w:val="00255FAF"/>
    <w:rsid w:val="00255FFC"/>
    <w:rsid w:val="00256015"/>
    <w:rsid w:val="00256226"/>
    <w:rsid w:val="00256800"/>
    <w:rsid w:val="002568DF"/>
    <w:rsid w:val="002569F6"/>
    <w:rsid w:val="00256C93"/>
    <w:rsid w:val="00256D09"/>
    <w:rsid w:val="00256FEA"/>
    <w:rsid w:val="00257A9B"/>
    <w:rsid w:val="00260001"/>
    <w:rsid w:val="002602F1"/>
    <w:rsid w:val="0026048E"/>
    <w:rsid w:val="002606A8"/>
    <w:rsid w:val="00261C2F"/>
    <w:rsid w:val="00262246"/>
    <w:rsid w:val="00262461"/>
    <w:rsid w:val="002625A0"/>
    <w:rsid w:val="00263015"/>
    <w:rsid w:val="002631D5"/>
    <w:rsid w:val="00263333"/>
    <w:rsid w:val="00263660"/>
    <w:rsid w:val="00263C4C"/>
    <w:rsid w:val="00264051"/>
    <w:rsid w:val="002648DB"/>
    <w:rsid w:val="00264919"/>
    <w:rsid w:val="002649FF"/>
    <w:rsid w:val="002650B5"/>
    <w:rsid w:val="00265451"/>
    <w:rsid w:val="002655F1"/>
    <w:rsid w:val="00265725"/>
    <w:rsid w:val="00265AE4"/>
    <w:rsid w:val="002662DF"/>
    <w:rsid w:val="0026664F"/>
    <w:rsid w:val="00266AE7"/>
    <w:rsid w:val="00266DC4"/>
    <w:rsid w:val="00267059"/>
    <w:rsid w:val="00267107"/>
    <w:rsid w:val="00267DFE"/>
    <w:rsid w:val="00270E1A"/>
    <w:rsid w:val="00270EF4"/>
    <w:rsid w:val="00270F0B"/>
    <w:rsid w:val="002711C9"/>
    <w:rsid w:val="00271286"/>
    <w:rsid w:val="002713F0"/>
    <w:rsid w:val="0027142D"/>
    <w:rsid w:val="002716DE"/>
    <w:rsid w:val="00271C60"/>
    <w:rsid w:val="00271D19"/>
    <w:rsid w:val="0027213A"/>
    <w:rsid w:val="002721FE"/>
    <w:rsid w:val="00272F53"/>
    <w:rsid w:val="002732B1"/>
    <w:rsid w:val="00273908"/>
    <w:rsid w:val="002743F4"/>
    <w:rsid w:val="00274503"/>
    <w:rsid w:val="0027489E"/>
    <w:rsid w:val="002748FD"/>
    <w:rsid w:val="0027534D"/>
    <w:rsid w:val="002755EB"/>
    <w:rsid w:val="00275617"/>
    <w:rsid w:val="00275641"/>
    <w:rsid w:val="0027735B"/>
    <w:rsid w:val="002773B3"/>
    <w:rsid w:val="002775EF"/>
    <w:rsid w:val="0027760A"/>
    <w:rsid w:val="002776C0"/>
    <w:rsid w:val="00277726"/>
    <w:rsid w:val="002777CA"/>
    <w:rsid w:val="00277AEA"/>
    <w:rsid w:val="0028025B"/>
    <w:rsid w:val="002802AC"/>
    <w:rsid w:val="002803E1"/>
    <w:rsid w:val="0028076E"/>
    <w:rsid w:val="00280D03"/>
    <w:rsid w:val="00281004"/>
    <w:rsid w:val="002811A7"/>
    <w:rsid w:val="002812FF"/>
    <w:rsid w:val="002813E1"/>
    <w:rsid w:val="00281447"/>
    <w:rsid w:val="002814D6"/>
    <w:rsid w:val="00281568"/>
    <w:rsid w:val="00281D20"/>
    <w:rsid w:val="00281E46"/>
    <w:rsid w:val="00281F1F"/>
    <w:rsid w:val="0028222C"/>
    <w:rsid w:val="002823B4"/>
    <w:rsid w:val="002827F2"/>
    <w:rsid w:val="00282E6E"/>
    <w:rsid w:val="002834CF"/>
    <w:rsid w:val="0028454C"/>
    <w:rsid w:val="00284EEA"/>
    <w:rsid w:val="002851D4"/>
    <w:rsid w:val="00285596"/>
    <w:rsid w:val="00285B97"/>
    <w:rsid w:val="0028651D"/>
    <w:rsid w:val="00286775"/>
    <w:rsid w:val="0028681E"/>
    <w:rsid w:val="00286EDA"/>
    <w:rsid w:val="00286FB6"/>
    <w:rsid w:val="00286FCD"/>
    <w:rsid w:val="00287259"/>
    <w:rsid w:val="0028753F"/>
    <w:rsid w:val="00287B07"/>
    <w:rsid w:val="00287B6D"/>
    <w:rsid w:val="00287CAB"/>
    <w:rsid w:val="002900A8"/>
    <w:rsid w:val="00290170"/>
    <w:rsid w:val="0029059C"/>
    <w:rsid w:val="00290B32"/>
    <w:rsid w:val="00290F03"/>
    <w:rsid w:val="00291553"/>
    <w:rsid w:val="00291D29"/>
    <w:rsid w:val="00291EC1"/>
    <w:rsid w:val="00291F7F"/>
    <w:rsid w:val="00292537"/>
    <w:rsid w:val="002925A6"/>
    <w:rsid w:val="00292AE2"/>
    <w:rsid w:val="00292CCF"/>
    <w:rsid w:val="00292E87"/>
    <w:rsid w:val="00293485"/>
    <w:rsid w:val="002934EB"/>
    <w:rsid w:val="0029376D"/>
    <w:rsid w:val="00293943"/>
    <w:rsid w:val="00293D9A"/>
    <w:rsid w:val="002941C7"/>
    <w:rsid w:val="00294514"/>
    <w:rsid w:val="00294782"/>
    <w:rsid w:val="002948AE"/>
    <w:rsid w:val="00294A64"/>
    <w:rsid w:val="002959DF"/>
    <w:rsid w:val="00295A41"/>
    <w:rsid w:val="00295A71"/>
    <w:rsid w:val="002962D6"/>
    <w:rsid w:val="002966A0"/>
    <w:rsid w:val="00296C2A"/>
    <w:rsid w:val="002970D5"/>
    <w:rsid w:val="00297590"/>
    <w:rsid w:val="00297730"/>
    <w:rsid w:val="00297CF0"/>
    <w:rsid w:val="00297E15"/>
    <w:rsid w:val="002A0048"/>
    <w:rsid w:val="002A01C5"/>
    <w:rsid w:val="002A0530"/>
    <w:rsid w:val="002A08C8"/>
    <w:rsid w:val="002A0D13"/>
    <w:rsid w:val="002A0DA3"/>
    <w:rsid w:val="002A12EE"/>
    <w:rsid w:val="002A1714"/>
    <w:rsid w:val="002A18F3"/>
    <w:rsid w:val="002A193A"/>
    <w:rsid w:val="002A1948"/>
    <w:rsid w:val="002A1E27"/>
    <w:rsid w:val="002A1F67"/>
    <w:rsid w:val="002A23E9"/>
    <w:rsid w:val="002A24CC"/>
    <w:rsid w:val="002A255C"/>
    <w:rsid w:val="002A256F"/>
    <w:rsid w:val="002A25F2"/>
    <w:rsid w:val="002A2791"/>
    <w:rsid w:val="002A2C24"/>
    <w:rsid w:val="002A2CA6"/>
    <w:rsid w:val="002A318B"/>
    <w:rsid w:val="002A3386"/>
    <w:rsid w:val="002A3B05"/>
    <w:rsid w:val="002A458D"/>
    <w:rsid w:val="002A4EE4"/>
    <w:rsid w:val="002A50D3"/>
    <w:rsid w:val="002A5507"/>
    <w:rsid w:val="002A580B"/>
    <w:rsid w:val="002A5AA1"/>
    <w:rsid w:val="002A6090"/>
    <w:rsid w:val="002A6676"/>
    <w:rsid w:val="002A6A3F"/>
    <w:rsid w:val="002A6AC0"/>
    <w:rsid w:val="002A6BB3"/>
    <w:rsid w:val="002A7105"/>
    <w:rsid w:val="002A73B3"/>
    <w:rsid w:val="002A76B2"/>
    <w:rsid w:val="002A7B3E"/>
    <w:rsid w:val="002A7CF2"/>
    <w:rsid w:val="002A7E49"/>
    <w:rsid w:val="002B02B1"/>
    <w:rsid w:val="002B0383"/>
    <w:rsid w:val="002B085F"/>
    <w:rsid w:val="002B11E4"/>
    <w:rsid w:val="002B1509"/>
    <w:rsid w:val="002B25BE"/>
    <w:rsid w:val="002B278B"/>
    <w:rsid w:val="002B2A5F"/>
    <w:rsid w:val="002B2A68"/>
    <w:rsid w:val="002B2BC3"/>
    <w:rsid w:val="002B2BF0"/>
    <w:rsid w:val="002B2C01"/>
    <w:rsid w:val="002B2D63"/>
    <w:rsid w:val="002B2DB3"/>
    <w:rsid w:val="002B3544"/>
    <w:rsid w:val="002B412F"/>
    <w:rsid w:val="002B4306"/>
    <w:rsid w:val="002B4438"/>
    <w:rsid w:val="002B4B4B"/>
    <w:rsid w:val="002B4B51"/>
    <w:rsid w:val="002B52B5"/>
    <w:rsid w:val="002B55D3"/>
    <w:rsid w:val="002B5B9F"/>
    <w:rsid w:val="002B5C32"/>
    <w:rsid w:val="002B60C1"/>
    <w:rsid w:val="002B635C"/>
    <w:rsid w:val="002B6E31"/>
    <w:rsid w:val="002B6FF5"/>
    <w:rsid w:val="002B727B"/>
    <w:rsid w:val="002B74D3"/>
    <w:rsid w:val="002B7604"/>
    <w:rsid w:val="002B7914"/>
    <w:rsid w:val="002B7A3A"/>
    <w:rsid w:val="002B7B3D"/>
    <w:rsid w:val="002C003F"/>
    <w:rsid w:val="002C02CE"/>
    <w:rsid w:val="002C0F9F"/>
    <w:rsid w:val="002C171D"/>
    <w:rsid w:val="002C209A"/>
    <w:rsid w:val="002C2A9C"/>
    <w:rsid w:val="002C2EB7"/>
    <w:rsid w:val="002C32DA"/>
    <w:rsid w:val="002C395D"/>
    <w:rsid w:val="002C3D6A"/>
    <w:rsid w:val="002C3F1A"/>
    <w:rsid w:val="002C3F30"/>
    <w:rsid w:val="002C3FB3"/>
    <w:rsid w:val="002C4592"/>
    <w:rsid w:val="002C5133"/>
    <w:rsid w:val="002C51F5"/>
    <w:rsid w:val="002C5517"/>
    <w:rsid w:val="002C5681"/>
    <w:rsid w:val="002C5897"/>
    <w:rsid w:val="002C5A8B"/>
    <w:rsid w:val="002C5C09"/>
    <w:rsid w:val="002C6197"/>
    <w:rsid w:val="002C62F1"/>
    <w:rsid w:val="002C665E"/>
    <w:rsid w:val="002C68CC"/>
    <w:rsid w:val="002C6A85"/>
    <w:rsid w:val="002C70A5"/>
    <w:rsid w:val="002D0395"/>
    <w:rsid w:val="002D05FB"/>
    <w:rsid w:val="002D0E71"/>
    <w:rsid w:val="002D1606"/>
    <w:rsid w:val="002D17DF"/>
    <w:rsid w:val="002D180D"/>
    <w:rsid w:val="002D197C"/>
    <w:rsid w:val="002D24AA"/>
    <w:rsid w:val="002D25A8"/>
    <w:rsid w:val="002D25EE"/>
    <w:rsid w:val="002D2B10"/>
    <w:rsid w:val="002D2E48"/>
    <w:rsid w:val="002D2FE5"/>
    <w:rsid w:val="002D309F"/>
    <w:rsid w:val="002D30C0"/>
    <w:rsid w:val="002D31C6"/>
    <w:rsid w:val="002D3774"/>
    <w:rsid w:val="002D3781"/>
    <w:rsid w:val="002D37E6"/>
    <w:rsid w:val="002D39AA"/>
    <w:rsid w:val="002D39EE"/>
    <w:rsid w:val="002D42C5"/>
    <w:rsid w:val="002D4451"/>
    <w:rsid w:val="002D44ED"/>
    <w:rsid w:val="002D477B"/>
    <w:rsid w:val="002D47D0"/>
    <w:rsid w:val="002D4A7F"/>
    <w:rsid w:val="002D4D29"/>
    <w:rsid w:val="002D5167"/>
    <w:rsid w:val="002D5228"/>
    <w:rsid w:val="002D58A0"/>
    <w:rsid w:val="002D6214"/>
    <w:rsid w:val="002D6322"/>
    <w:rsid w:val="002D6CD5"/>
    <w:rsid w:val="002D7068"/>
    <w:rsid w:val="002D76F2"/>
    <w:rsid w:val="002D77F0"/>
    <w:rsid w:val="002D7A9B"/>
    <w:rsid w:val="002E0364"/>
    <w:rsid w:val="002E03E8"/>
    <w:rsid w:val="002E0849"/>
    <w:rsid w:val="002E1767"/>
    <w:rsid w:val="002E198C"/>
    <w:rsid w:val="002E2037"/>
    <w:rsid w:val="002E25F3"/>
    <w:rsid w:val="002E27A1"/>
    <w:rsid w:val="002E29F8"/>
    <w:rsid w:val="002E2D55"/>
    <w:rsid w:val="002E2EE6"/>
    <w:rsid w:val="002E31AC"/>
    <w:rsid w:val="002E400B"/>
    <w:rsid w:val="002E4135"/>
    <w:rsid w:val="002E414B"/>
    <w:rsid w:val="002E4C10"/>
    <w:rsid w:val="002E4FCA"/>
    <w:rsid w:val="002E5100"/>
    <w:rsid w:val="002E523E"/>
    <w:rsid w:val="002E5391"/>
    <w:rsid w:val="002E5562"/>
    <w:rsid w:val="002E5D43"/>
    <w:rsid w:val="002E6371"/>
    <w:rsid w:val="002E664D"/>
    <w:rsid w:val="002E6866"/>
    <w:rsid w:val="002E6E61"/>
    <w:rsid w:val="002E74EF"/>
    <w:rsid w:val="002E7727"/>
    <w:rsid w:val="002E7927"/>
    <w:rsid w:val="002E7A2F"/>
    <w:rsid w:val="002E7A46"/>
    <w:rsid w:val="002F05FB"/>
    <w:rsid w:val="002F1593"/>
    <w:rsid w:val="002F166F"/>
    <w:rsid w:val="002F1998"/>
    <w:rsid w:val="002F1B94"/>
    <w:rsid w:val="002F1D98"/>
    <w:rsid w:val="002F223A"/>
    <w:rsid w:val="002F23AA"/>
    <w:rsid w:val="002F2D8A"/>
    <w:rsid w:val="002F2F18"/>
    <w:rsid w:val="002F328B"/>
    <w:rsid w:val="002F34A5"/>
    <w:rsid w:val="002F38E1"/>
    <w:rsid w:val="002F4179"/>
    <w:rsid w:val="002F47BE"/>
    <w:rsid w:val="002F4B3B"/>
    <w:rsid w:val="002F4B9C"/>
    <w:rsid w:val="002F50DD"/>
    <w:rsid w:val="002F540E"/>
    <w:rsid w:val="002F570F"/>
    <w:rsid w:val="002F5857"/>
    <w:rsid w:val="002F593D"/>
    <w:rsid w:val="002F5BEE"/>
    <w:rsid w:val="002F5F57"/>
    <w:rsid w:val="002F61A5"/>
    <w:rsid w:val="002F6413"/>
    <w:rsid w:val="002F65F6"/>
    <w:rsid w:val="002F718D"/>
    <w:rsid w:val="002F73AF"/>
    <w:rsid w:val="002F779B"/>
    <w:rsid w:val="002F791C"/>
    <w:rsid w:val="002F7A7A"/>
    <w:rsid w:val="002F7C02"/>
    <w:rsid w:val="0030074D"/>
    <w:rsid w:val="00300BB2"/>
    <w:rsid w:val="00300E47"/>
    <w:rsid w:val="00301090"/>
    <w:rsid w:val="00301A64"/>
    <w:rsid w:val="00302145"/>
    <w:rsid w:val="00302D45"/>
    <w:rsid w:val="003031B0"/>
    <w:rsid w:val="00303684"/>
    <w:rsid w:val="003039FC"/>
    <w:rsid w:val="003044C4"/>
    <w:rsid w:val="00304741"/>
    <w:rsid w:val="00304AF6"/>
    <w:rsid w:val="00304CBB"/>
    <w:rsid w:val="00304D2D"/>
    <w:rsid w:val="0030524E"/>
    <w:rsid w:val="00305A5E"/>
    <w:rsid w:val="00305CFF"/>
    <w:rsid w:val="00306190"/>
    <w:rsid w:val="00306FF0"/>
    <w:rsid w:val="003078FF"/>
    <w:rsid w:val="0031042A"/>
    <w:rsid w:val="00310E84"/>
    <w:rsid w:val="0031141E"/>
    <w:rsid w:val="00311B3F"/>
    <w:rsid w:val="00311CBB"/>
    <w:rsid w:val="00312111"/>
    <w:rsid w:val="003121EC"/>
    <w:rsid w:val="00312546"/>
    <w:rsid w:val="0031265E"/>
    <w:rsid w:val="00313013"/>
    <w:rsid w:val="003130A6"/>
    <w:rsid w:val="003130C7"/>
    <w:rsid w:val="0031343B"/>
    <w:rsid w:val="00313EB1"/>
    <w:rsid w:val="0031486D"/>
    <w:rsid w:val="00314AEC"/>
    <w:rsid w:val="00314C78"/>
    <w:rsid w:val="00314F5F"/>
    <w:rsid w:val="00315139"/>
    <w:rsid w:val="00315513"/>
    <w:rsid w:val="003156B1"/>
    <w:rsid w:val="00315A6C"/>
    <w:rsid w:val="00315D3E"/>
    <w:rsid w:val="0031602B"/>
    <w:rsid w:val="003168D8"/>
    <w:rsid w:val="00317149"/>
    <w:rsid w:val="0031718E"/>
    <w:rsid w:val="003172EA"/>
    <w:rsid w:val="003174B9"/>
    <w:rsid w:val="003175E2"/>
    <w:rsid w:val="003176FB"/>
    <w:rsid w:val="00317919"/>
    <w:rsid w:val="00317C67"/>
    <w:rsid w:val="00317E68"/>
    <w:rsid w:val="003201AD"/>
    <w:rsid w:val="0032054D"/>
    <w:rsid w:val="0032093C"/>
    <w:rsid w:val="00320954"/>
    <w:rsid w:val="00320A87"/>
    <w:rsid w:val="003213EA"/>
    <w:rsid w:val="003215E3"/>
    <w:rsid w:val="00321D0E"/>
    <w:rsid w:val="00321D37"/>
    <w:rsid w:val="00321FEA"/>
    <w:rsid w:val="0032217A"/>
    <w:rsid w:val="0032224B"/>
    <w:rsid w:val="00322295"/>
    <w:rsid w:val="0032271A"/>
    <w:rsid w:val="003232FD"/>
    <w:rsid w:val="00324032"/>
    <w:rsid w:val="00324052"/>
    <w:rsid w:val="00324403"/>
    <w:rsid w:val="0032457C"/>
    <w:rsid w:val="003246B1"/>
    <w:rsid w:val="00324782"/>
    <w:rsid w:val="0032536A"/>
    <w:rsid w:val="003254D9"/>
    <w:rsid w:val="003258E3"/>
    <w:rsid w:val="00325D37"/>
    <w:rsid w:val="00326070"/>
    <w:rsid w:val="00326107"/>
    <w:rsid w:val="00326962"/>
    <w:rsid w:val="00326C31"/>
    <w:rsid w:val="00326D22"/>
    <w:rsid w:val="0032702E"/>
    <w:rsid w:val="003274C6"/>
    <w:rsid w:val="00327DCF"/>
    <w:rsid w:val="00330073"/>
    <w:rsid w:val="00330C34"/>
    <w:rsid w:val="003313E3"/>
    <w:rsid w:val="00331779"/>
    <w:rsid w:val="00331FCF"/>
    <w:rsid w:val="00332257"/>
    <w:rsid w:val="003325C8"/>
    <w:rsid w:val="003325CB"/>
    <w:rsid w:val="00332846"/>
    <w:rsid w:val="00332A42"/>
    <w:rsid w:val="00332CEA"/>
    <w:rsid w:val="003330E0"/>
    <w:rsid w:val="00333199"/>
    <w:rsid w:val="0033328D"/>
    <w:rsid w:val="00333956"/>
    <w:rsid w:val="00333A18"/>
    <w:rsid w:val="00333B1E"/>
    <w:rsid w:val="00333E1E"/>
    <w:rsid w:val="003352C2"/>
    <w:rsid w:val="00335995"/>
    <w:rsid w:val="00335E49"/>
    <w:rsid w:val="00336256"/>
    <w:rsid w:val="0033633D"/>
    <w:rsid w:val="003364CC"/>
    <w:rsid w:val="0033686F"/>
    <w:rsid w:val="00336963"/>
    <w:rsid w:val="00336A87"/>
    <w:rsid w:val="00336B89"/>
    <w:rsid w:val="003370D2"/>
    <w:rsid w:val="003371C4"/>
    <w:rsid w:val="003371F3"/>
    <w:rsid w:val="0033772F"/>
    <w:rsid w:val="003402C8"/>
    <w:rsid w:val="00340335"/>
    <w:rsid w:val="00340785"/>
    <w:rsid w:val="00340795"/>
    <w:rsid w:val="003409A4"/>
    <w:rsid w:val="00340EFB"/>
    <w:rsid w:val="0034193B"/>
    <w:rsid w:val="00341B47"/>
    <w:rsid w:val="003421F1"/>
    <w:rsid w:val="00343015"/>
    <w:rsid w:val="00343D19"/>
    <w:rsid w:val="00343D66"/>
    <w:rsid w:val="0034401F"/>
    <w:rsid w:val="0034473D"/>
    <w:rsid w:val="00344AD3"/>
    <w:rsid w:val="00344DE6"/>
    <w:rsid w:val="00344EED"/>
    <w:rsid w:val="00344F95"/>
    <w:rsid w:val="00345268"/>
    <w:rsid w:val="00345418"/>
    <w:rsid w:val="003455BB"/>
    <w:rsid w:val="00345864"/>
    <w:rsid w:val="003460A6"/>
    <w:rsid w:val="0034671F"/>
    <w:rsid w:val="003477EE"/>
    <w:rsid w:val="00350142"/>
    <w:rsid w:val="003504C7"/>
    <w:rsid w:val="00350A47"/>
    <w:rsid w:val="003513E1"/>
    <w:rsid w:val="0035182B"/>
    <w:rsid w:val="00351B39"/>
    <w:rsid w:val="00351CE0"/>
    <w:rsid w:val="00351F3A"/>
    <w:rsid w:val="003523B5"/>
    <w:rsid w:val="003529AC"/>
    <w:rsid w:val="003537C5"/>
    <w:rsid w:val="0035393E"/>
    <w:rsid w:val="00353A31"/>
    <w:rsid w:val="003547F3"/>
    <w:rsid w:val="00354E1C"/>
    <w:rsid w:val="00354FD0"/>
    <w:rsid w:val="00355A96"/>
    <w:rsid w:val="00355C2C"/>
    <w:rsid w:val="00355DFE"/>
    <w:rsid w:val="00356205"/>
    <w:rsid w:val="00356702"/>
    <w:rsid w:val="0035694F"/>
    <w:rsid w:val="00356D35"/>
    <w:rsid w:val="0035725A"/>
    <w:rsid w:val="003578F9"/>
    <w:rsid w:val="00357C55"/>
    <w:rsid w:val="00360259"/>
    <w:rsid w:val="00360449"/>
    <w:rsid w:val="00360558"/>
    <w:rsid w:val="0036058B"/>
    <w:rsid w:val="003607D8"/>
    <w:rsid w:val="00361C86"/>
    <w:rsid w:val="00361FE9"/>
    <w:rsid w:val="00362237"/>
    <w:rsid w:val="003623D0"/>
    <w:rsid w:val="0036254B"/>
    <w:rsid w:val="003626AE"/>
    <w:rsid w:val="00362C43"/>
    <w:rsid w:val="00362DB3"/>
    <w:rsid w:val="00362EA1"/>
    <w:rsid w:val="00362FA0"/>
    <w:rsid w:val="0036366B"/>
    <w:rsid w:val="0036375C"/>
    <w:rsid w:val="00363929"/>
    <w:rsid w:val="00363C32"/>
    <w:rsid w:val="00363CBA"/>
    <w:rsid w:val="00364007"/>
    <w:rsid w:val="00364016"/>
    <w:rsid w:val="003640E6"/>
    <w:rsid w:val="003641BF"/>
    <w:rsid w:val="00364240"/>
    <w:rsid w:val="0036428A"/>
    <w:rsid w:val="0036450F"/>
    <w:rsid w:val="00364725"/>
    <w:rsid w:val="0036523B"/>
    <w:rsid w:val="0036569F"/>
    <w:rsid w:val="003657DB"/>
    <w:rsid w:val="00365FEA"/>
    <w:rsid w:val="00366A27"/>
    <w:rsid w:val="00366F7C"/>
    <w:rsid w:val="003678BB"/>
    <w:rsid w:val="00367F68"/>
    <w:rsid w:val="003704BF"/>
    <w:rsid w:val="00370AE9"/>
    <w:rsid w:val="00370FB5"/>
    <w:rsid w:val="00371617"/>
    <w:rsid w:val="003717BF"/>
    <w:rsid w:val="0037195F"/>
    <w:rsid w:val="0037258A"/>
    <w:rsid w:val="0037260B"/>
    <w:rsid w:val="00372BD5"/>
    <w:rsid w:val="0037372A"/>
    <w:rsid w:val="00373740"/>
    <w:rsid w:val="003737DF"/>
    <w:rsid w:val="00373835"/>
    <w:rsid w:val="0037411F"/>
    <w:rsid w:val="00374550"/>
    <w:rsid w:val="00374A9B"/>
    <w:rsid w:val="00374B8E"/>
    <w:rsid w:val="00374C76"/>
    <w:rsid w:val="003755B5"/>
    <w:rsid w:val="00375635"/>
    <w:rsid w:val="00375784"/>
    <w:rsid w:val="00375B86"/>
    <w:rsid w:val="00375CF1"/>
    <w:rsid w:val="00375E34"/>
    <w:rsid w:val="0037622B"/>
    <w:rsid w:val="00376906"/>
    <w:rsid w:val="00376BD5"/>
    <w:rsid w:val="003772CA"/>
    <w:rsid w:val="00377F82"/>
    <w:rsid w:val="003802DC"/>
    <w:rsid w:val="00380D39"/>
    <w:rsid w:val="0038100F"/>
    <w:rsid w:val="0038147B"/>
    <w:rsid w:val="00381500"/>
    <w:rsid w:val="003821A6"/>
    <w:rsid w:val="003822D1"/>
    <w:rsid w:val="00383016"/>
    <w:rsid w:val="003834CE"/>
    <w:rsid w:val="0038380D"/>
    <w:rsid w:val="00383C7F"/>
    <w:rsid w:val="00383F90"/>
    <w:rsid w:val="00384768"/>
    <w:rsid w:val="003853FB"/>
    <w:rsid w:val="0038545A"/>
    <w:rsid w:val="00385724"/>
    <w:rsid w:val="00385892"/>
    <w:rsid w:val="003858A0"/>
    <w:rsid w:val="00385BED"/>
    <w:rsid w:val="0038647F"/>
    <w:rsid w:val="00386C5C"/>
    <w:rsid w:val="003875CD"/>
    <w:rsid w:val="0038774E"/>
    <w:rsid w:val="00387788"/>
    <w:rsid w:val="003877A3"/>
    <w:rsid w:val="0038787C"/>
    <w:rsid w:val="00387880"/>
    <w:rsid w:val="00387A9B"/>
    <w:rsid w:val="00387C69"/>
    <w:rsid w:val="00387CD6"/>
    <w:rsid w:val="00387F16"/>
    <w:rsid w:val="0039011B"/>
    <w:rsid w:val="003902BC"/>
    <w:rsid w:val="003906A7"/>
    <w:rsid w:val="00390AA2"/>
    <w:rsid w:val="00390AB6"/>
    <w:rsid w:val="00390E15"/>
    <w:rsid w:val="00391279"/>
    <w:rsid w:val="003913DC"/>
    <w:rsid w:val="00391B39"/>
    <w:rsid w:val="00391CA9"/>
    <w:rsid w:val="0039265D"/>
    <w:rsid w:val="003931DD"/>
    <w:rsid w:val="00393367"/>
    <w:rsid w:val="00393940"/>
    <w:rsid w:val="00393ECD"/>
    <w:rsid w:val="00393F49"/>
    <w:rsid w:val="0039416C"/>
    <w:rsid w:val="0039420C"/>
    <w:rsid w:val="0039446D"/>
    <w:rsid w:val="00394767"/>
    <w:rsid w:val="00394B3F"/>
    <w:rsid w:val="00394B8D"/>
    <w:rsid w:val="00395076"/>
    <w:rsid w:val="003950D0"/>
    <w:rsid w:val="00395857"/>
    <w:rsid w:val="00395A7A"/>
    <w:rsid w:val="00395AAD"/>
    <w:rsid w:val="00395C4B"/>
    <w:rsid w:val="00395F8E"/>
    <w:rsid w:val="00396577"/>
    <w:rsid w:val="003967D7"/>
    <w:rsid w:val="003969A3"/>
    <w:rsid w:val="00396DEC"/>
    <w:rsid w:val="003972A1"/>
    <w:rsid w:val="003975B9"/>
    <w:rsid w:val="00397F43"/>
    <w:rsid w:val="003A0934"/>
    <w:rsid w:val="003A0AB0"/>
    <w:rsid w:val="003A0F55"/>
    <w:rsid w:val="003A1409"/>
    <w:rsid w:val="003A168F"/>
    <w:rsid w:val="003A17CB"/>
    <w:rsid w:val="003A18B9"/>
    <w:rsid w:val="003A1949"/>
    <w:rsid w:val="003A1958"/>
    <w:rsid w:val="003A2062"/>
    <w:rsid w:val="003A20BC"/>
    <w:rsid w:val="003A20C6"/>
    <w:rsid w:val="003A2601"/>
    <w:rsid w:val="003A29D6"/>
    <w:rsid w:val="003A2BF9"/>
    <w:rsid w:val="003A2F85"/>
    <w:rsid w:val="003A34B8"/>
    <w:rsid w:val="003A37F9"/>
    <w:rsid w:val="003A4454"/>
    <w:rsid w:val="003A4487"/>
    <w:rsid w:val="003A47A8"/>
    <w:rsid w:val="003A4964"/>
    <w:rsid w:val="003A561E"/>
    <w:rsid w:val="003A572C"/>
    <w:rsid w:val="003A5AA1"/>
    <w:rsid w:val="003A5CC8"/>
    <w:rsid w:val="003A5D6D"/>
    <w:rsid w:val="003A5D80"/>
    <w:rsid w:val="003A5E52"/>
    <w:rsid w:val="003A61F5"/>
    <w:rsid w:val="003A6751"/>
    <w:rsid w:val="003A684F"/>
    <w:rsid w:val="003B0A49"/>
    <w:rsid w:val="003B103A"/>
    <w:rsid w:val="003B1400"/>
    <w:rsid w:val="003B1424"/>
    <w:rsid w:val="003B19C9"/>
    <w:rsid w:val="003B23E0"/>
    <w:rsid w:val="003B25C3"/>
    <w:rsid w:val="003B25FB"/>
    <w:rsid w:val="003B29DB"/>
    <w:rsid w:val="003B3076"/>
    <w:rsid w:val="003B3245"/>
    <w:rsid w:val="003B34AB"/>
    <w:rsid w:val="003B3567"/>
    <w:rsid w:val="003B3DC8"/>
    <w:rsid w:val="003B433D"/>
    <w:rsid w:val="003B4348"/>
    <w:rsid w:val="003B49E6"/>
    <w:rsid w:val="003B4FBA"/>
    <w:rsid w:val="003B5010"/>
    <w:rsid w:val="003B55ED"/>
    <w:rsid w:val="003B58A1"/>
    <w:rsid w:val="003B591A"/>
    <w:rsid w:val="003B5BEB"/>
    <w:rsid w:val="003B60DD"/>
    <w:rsid w:val="003B610E"/>
    <w:rsid w:val="003B6470"/>
    <w:rsid w:val="003B64AE"/>
    <w:rsid w:val="003B6642"/>
    <w:rsid w:val="003B68EC"/>
    <w:rsid w:val="003B6B62"/>
    <w:rsid w:val="003B6E00"/>
    <w:rsid w:val="003B7190"/>
    <w:rsid w:val="003B778B"/>
    <w:rsid w:val="003B7EB9"/>
    <w:rsid w:val="003C0553"/>
    <w:rsid w:val="003C0E50"/>
    <w:rsid w:val="003C0F7B"/>
    <w:rsid w:val="003C1190"/>
    <w:rsid w:val="003C12BD"/>
    <w:rsid w:val="003C17C7"/>
    <w:rsid w:val="003C1D37"/>
    <w:rsid w:val="003C1D77"/>
    <w:rsid w:val="003C1DFC"/>
    <w:rsid w:val="003C1E07"/>
    <w:rsid w:val="003C2124"/>
    <w:rsid w:val="003C220F"/>
    <w:rsid w:val="003C270C"/>
    <w:rsid w:val="003C3049"/>
    <w:rsid w:val="003C3DC0"/>
    <w:rsid w:val="003C4124"/>
    <w:rsid w:val="003C4A87"/>
    <w:rsid w:val="003C4E64"/>
    <w:rsid w:val="003C51A6"/>
    <w:rsid w:val="003C541C"/>
    <w:rsid w:val="003C5750"/>
    <w:rsid w:val="003C5A9B"/>
    <w:rsid w:val="003C5C5E"/>
    <w:rsid w:val="003C5E07"/>
    <w:rsid w:val="003C6162"/>
    <w:rsid w:val="003C64AC"/>
    <w:rsid w:val="003C68C6"/>
    <w:rsid w:val="003C778D"/>
    <w:rsid w:val="003C77A6"/>
    <w:rsid w:val="003C7A40"/>
    <w:rsid w:val="003C7E44"/>
    <w:rsid w:val="003C7F70"/>
    <w:rsid w:val="003D01C0"/>
    <w:rsid w:val="003D031C"/>
    <w:rsid w:val="003D0870"/>
    <w:rsid w:val="003D0915"/>
    <w:rsid w:val="003D0A89"/>
    <w:rsid w:val="003D0DD0"/>
    <w:rsid w:val="003D12C7"/>
    <w:rsid w:val="003D1B2B"/>
    <w:rsid w:val="003D1B35"/>
    <w:rsid w:val="003D2056"/>
    <w:rsid w:val="003D23AF"/>
    <w:rsid w:val="003D274D"/>
    <w:rsid w:val="003D2C30"/>
    <w:rsid w:val="003D2CF0"/>
    <w:rsid w:val="003D2E7A"/>
    <w:rsid w:val="003D3826"/>
    <w:rsid w:val="003D3CC6"/>
    <w:rsid w:val="003D3DB4"/>
    <w:rsid w:val="003D40D3"/>
    <w:rsid w:val="003D4433"/>
    <w:rsid w:val="003D4C75"/>
    <w:rsid w:val="003D4E5B"/>
    <w:rsid w:val="003D53E3"/>
    <w:rsid w:val="003D543C"/>
    <w:rsid w:val="003D551A"/>
    <w:rsid w:val="003D5666"/>
    <w:rsid w:val="003D598F"/>
    <w:rsid w:val="003D59EC"/>
    <w:rsid w:val="003D5BC4"/>
    <w:rsid w:val="003D5C8B"/>
    <w:rsid w:val="003D6595"/>
    <w:rsid w:val="003D6B29"/>
    <w:rsid w:val="003D7BF1"/>
    <w:rsid w:val="003D7C79"/>
    <w:rsid w:val="003E01CC"/>
    <w:rsid w:val="003E01CD"/>
    <w:rsid w:val="003E082E"/>
    <w:rsid w:val="003E0835"/>
    <w:rsid w:val="003E103B"/>
    <w:rsid w:val="003E10C1"/>
    <w:rsid w:val="003E13E5"/>
    <w:rsid w:val="003E1B31"/>
    <w:rsid w:val="003E1F14"/>
    <w:rsid w:val="003E2103"/>
    <w:rsid w:val="003E223F"/>
    <w:rsid w:val="003E25A0"/>
    <w:rsid w:val="003E29FA"/>
    <w:rsid w:val="003E2EB2"/>
    <w:rsid w:val="003E3831"/>
    <w:rsid w:val="003E3BB4"/>
    <w:rsid w:val="003E3BC5"/>
    <w:rsid w:val="003E45A2"/>
    <w:rsid w:val="003E4A17"/>
    <w:rsid w:val="003E4B1B"/>
    <w:rsid w:val="003E4B89"/>
    <w:rsid w:val="003E504F"/>
    <w:rsid w:val="003E5192"/>
    <w:rsid w:val="003E54C3"/>
    <w:rsid w:val="003E6001"/>
    <w:rsid w:val="003E6611"/>
    <w:rsid w:val="003E6A60"/>
    <w:rsid w:val="003E71CE"/>
    <w:rsid w:val="003E7237"/>
    <w:rsid w:val="003E7447"/>
    <w:rsid w:val="003E7E7C"/>
    <w:rsid w:val="003F011D"/>
    <w:rsid w:val="003F0183"/>
    <w:rsid w:val="003F03FF"/>
    <w:rsid w:val="003F0702"/>
    <w:rsid w:val="003F0BC3"/>
    <w:rsid w:val="003F0E4A"/>
    <w:rsid w:val="003F1274"/>
    <w:rsid w:val="003F193B"/>
    <w:rsid w:val="003F22DF"/>
    <w:rsid w:val="003F25F9"/>
    <w:rsid w:val="003F26EC"/>
    <w:rsid w:val="003F295E"/>
    <w:rsid w:val="003F339B"/>
    <w:rsid w:val="003F345F"/>
    <w:rsid w:val="003F3A10"/>
    <w:rsid w:val="003F3C5F"/>
    <w:rsid w:val="003F42FF"/>
    <w:rsid w:val="003F4539"/>
    <w:rsid w:val="003F46B3"/>
    <w:rsid w:val="003F4C78"/>
    <w:rsid w:val="003F4FDD"/>
    <w:rsid w:val="003F5376"/>
    <w:rsid w:val="003F55A7"/>
    <w:rsid w:val="003F5651"/>
    <w:rsid w:val="003F64D6"/>
    <w:rsid w:val="003F671D"/>
    <w:rsid w:val="003F6C76"/>
    <w:rsid w:val="003F6CEC"/>
    <w:rsid w:val="003F7724"/>
    <w:rsid w:val="003F7894"/>
    <w:rsid w:val="00400801"/>
    <w:rsid w:val="00400960"/>
    <w:rsid w:val="0040098F"/>
    <w:rsid w:val="00400D1E"/>
    <w:rsid w:val="00401087"/>
    <w:rsid w:val="00401129"/>
    <w:rsid w:val="004013BA"/>
    <w:rsid w:val="00401C0F"/>
    <w:rsid w:val="00401EE2"/>
    <w:rsid w:val="0040228A"/>
    <w:rsid w:val="00402356"/>
    <w:rsid w:val="00402547"/>
    <w:rsid w:val="004032A9"/>
    <w:rsid w:val="00403353"/>
    <w:rsid w:val="00403614"/>
    <w:rsid w:val="004037CE"/>
    <w:rsid w:val="00403A79"/>
    <w:rsid w:val="00403EF6"/>
    <w:rsid w:val="0040444C"/>
    <w:rsid w:val="00404EAF"/>
    <w:rsid w:val="00405277"/>
    <w:rsid w:val="0040570D"/>
    <w:rsid w:val="004057A3"/>
    <w:rsid w:val="004058D6"/>
    <w:rsid w:val="00405A5E"/>
    <w:rsid w:val="00405D18"/>
    <w:rsid w:val="004062AF"/>
    <w:rsid w:val="00406554"/>
    <w:rsid w:val="004065B1"/>
    <w:rsid w:val="004067F2"/>
    <w:rsid w:val="00406D7F"/>
    <w:rsid w:val="00406DC3"/>
    <w:rsid w:val="004073EE"/>
    <w:rsid w:val="004074D6"/>
    <w:rsid w:val="0040756C"/>
    <w:rsid w:val="00407816"/>
    <w:rsid w:val="004101D2"/>
    <w:rsid w:val="00410E73"/>
    <w:rsid w:val="00411241"/>
    <w:rsid w:val="004113F7"/>
    <w:rsid w:val="00411633"/>
    <w:rsid w:val="00411C46"/>
    <w:rsid w:val="004120C7"/>
    <w:rsid w:val="004129D7"/>
    <w:rsid w:val="004131C9"/>
    <w:rsid w:val="004135EA"/>
    <w:rsid w:val="00413727"/>
    <w:rsid w:val="00413871"/>
    <w:rsid w:val="00413898"/>
    <w:rsid w:val="00413DDB"/>
    <w:rsid w:val="00413F0B"/>
    <w:rsid w:val="0041449F"/>
    <w:rsid w:val="0041479A"/>
    <w:rsid w:val="004148E4"/>
    <w:rsid w:val="00414E18"/>
    <w:rsid w:val="004151DD"/>
    <w:rsid w:val="0041539D"/>
    <w:rsid w:val="004158FC"/>
    <w:rsid w:val="00415BEA"/>
    <w:rsid w:val="00415E34"/>
    <w:rsid w:val="00416448"/>
    <w:rsid w:val="0041694F"/>
    <w:rsid w:val="00417073"/>
    <w:rsid w:val="00417312"/>
    <w:rsid w:val="00417469"/>
    <w:rsid w:val="0042057B"/>
    <w:rsid w:val="00420913"/>
    <w:rsid w:val="00420DE1"/>
    <w:rsid w:val="004210A3"/>
    <w:rsid w:val="00421133"/>
    <w:rsid w:val="00421260"/>
    <w:rsid w:val="0042134A"/>
    <w:rsid w:val="00421618"/>
    <w:rsid w:val="00422130"/>
    <w:rsid w:val="0042248F"/>
    <w:rsid w:val="00422BBA"/>
    <w:rsid w:val="004231D1"/>
    <w:rsid w:val="00423314"/>
    <w:rsid w:val="00423700"/>
    <w:rsid w:val="00423BD9"/>
    <w:rsid w:val="00424139"/>
    <w:rsid w:val="00424364"/>
    <w:rsid w:val="00424742"/>
    <w:rsid w:val="00424B1D"/>
    <w:rsid w:val="00425384"/>
    <w:rsid w:val="00425684"/>
    <w:rsid w:val="004263B0"/>
    <w:rsid w:val="004267D0"/>
    <w:rsid w:val="00426CEC"/>
    <w:rsid w:val="00426CFD"/>
    <w:rsid w:val="0042794E"/>
    <w:rsid w:val="00427E81"/>
    <w:rsid w:val="004304D6"/>
    <w:rsid w:val="0043054A"/>
    <w:rsid w:val="004307E1"/>
    <w:rsid w:val="0043086F"/>
    <w:rsid w:val="0043091F"/>
    <w:rsid w:val="0043104C"/>
    <w:rsid w:val="00431324"/>
    <w:rsid w:val="004315E1"/>
    <w:rsid w:val="0043176A"/>
    <w:rsid w:val="00431BDB"/>
    <w:rsid w:val="00432709"/>
    <w:rsid w:val="00432A2B"/>
    <w:rsid w:val="004335D2"/>
    <w:rsid w:val="00433B46"/>
    <w:rsid w:val="00433B66"/>
    <w:rsid w:val="00433DE6"/>
    <w:rsid w:val="00434742"/>
    <w:rsid w:val="00434CD9"/>
    <w:rsid w:val="004353CE"/>
    <w:rsid w:val="0043543F"/>
    <w:rsid w:val="004356C0"/>
    <w:rsid w:val="00435828"/>
    <w:rsid w:val="00435C0C"/>
    <w:rsid w:val="00435EFB"/>
    <w:rsid w:val="00435F65"/>
    <w:rsid w:val="0043635C"/>
    <w:rsid w:val="004366B7"/>
    <w:rsid w:val="004368D7"/>
    <w:rsid w:val="004373C7"/>
    <w:rsid w:val="00437BC2"/>
    <w:rsid w:val="00437C63"/>
    <w:rsid w:val="00437DF6"/>
    <w:rsid w:val="0044003A"/>
    <w:rsid w:val="0044013E"/>
    <w:rsid w:val="00440973"/>
    <w:rsid w:val="004409DC"/>
    <w:rsid w:val="00440E09"/>
    <w:rsid w:val="00441171"/>
    <w:rsid w:val="004411ED"/>
    <w:rsid w:val="004414D4"/>
    <w:rsid w:val="004420A9"/>
    <w:rsid w:val="004425E9"/>
    <w:rsid w:val="00442A81"/>
    <w:rsid w:val="00442ED0"/>
    <w:rsid w:val="0044304F"/>
    <w:rsid w:val="004439B1"/>
    <w:rsid w:val="00443C80"/>
    <w:rsid w:val="004440B1"/>
    <w:rsid w:val="004444AC"/>
    <w:rsid w:val="00444DE5"/>
    <w:rsid w:val="00444E36"/>
    <w:rsid w:val="004456F7"/>
    <w:rsid w:val="004458DF"/>
    <w:rsid w:val="00445EE1"/>
    <w:rsid w:val="00445F31"/>
    <w:rsid w:val="0044643F"/>
    <w:rsid w:val="0044691A"/>
    <w:rsid w:val="00446AE4"/>
    <w:rsid w:val="00446CBC"/>
    <w:rsid w:val="0044777B"/>
    <w:rsid w:val="0044787F"/>
    <w:rsid w:val="004479D5"/>
    <w:rsid w:val="00447B32"/>
    <w:rsid w:val="00447EC0"/>
    <w:rsid w:val="0045048C"/>
    <w:rsid w:val="00450C18"/>
    <w:rsid w:val="00450C49"/>
    <w:rsid w:val="00450C65"/>
    <w:rsid w:val="004511FC"/>
    <w:rsid w:val="004514D9"/>
    <w:rsid w:val="0045179D"/>
    <w:rsid w:val="00451932"/>
    <w:rsid w:val="00451ED7"/>
    <w:rsid w:val="004522C5"/>
    <w:rsid w:val="00452799"/>
    <w:rsid w:val="00452826"/>
    <w:rsid w:val="004529A2"/>
    <w:rsid w:val="00453567"/>
    <w:rsid w:val="00453665"/>
    <w:rsid w:val="00453710"/>
    <w:rsid w:val="0045383A"/>
    <w:rsid w:val="00453A11"/>
    <w:rsid w:val="00453B79"/>
    <w:rsid w:val="00453DF6"/>
    <w:rsid w:val="004552AA"/>
    <w:rsid w:val="0045633D"/>
    <w:rsid w:val="00456912"/>
    <w:rsid w:val="00457241"/>
    <w:rsid w:val="00457723"/>
    <w:rsid w:val="0045787D"/>
    <w:rsid w:val="00457956"/>
    <w:rsid w:val="00457D91"/>
    <w:rsid w:val="00457E1E"/>
    <w:rsid w:val="00460452"/>
    <w:rsid w:val="004607FD"/>
    <w:rsid w:val="00460A7D"/>
    <w:rsid w:val="00460D8C"/>
    <w:rsid w:val="00461489"/>
    <w:rsid w:val="004614D0"/>
    <w:rsid w:val="004621EC"/>
    <w:rsid w:val="00462685"/>
    <w:rsid w:val="004627FD"/>
    <w:rsid w:val="0046284C"/>
    <w:rsid w:val="00462AED"/>
    <w:rsid w:val="00462FC4"/>
    <w:rsid w:val="00463A8C"/>
    <w:rsid w:val="00463C61"/>
    <w:rsid w:val="004640F4"/>
    <w:rsid w:val="00464447"/>
    <w:rsid w:val="004647AA"/>
    <w:rsid w:val="004647B4"/>
    <w:rsid w:val="00464ABC"/>
    <w:rsid w:val="004659FC"/>
    <w:rsid w:val="00465B05"/>
    <w:rsid w:val="00465F1D"/>
    <w:rsid w:val="00465F26"/>
    <w:rsid w:val="00466CBF"/>
    <w:rsid w:val="0046747C"/>
    <w:rsid w:val="00467A3E"/>
    <w:rsid w:val="00467C7B"/>
    <w:rsid w:val="00467DC5"/>
    <w:rsid w:val="00467ED4"/>
    <w:rsid w:val="00467FEE"/>
    <w:rsid w:val="00470416"/>
    <w:rsid w:val="00470652"/>
    <w:rsid w:val="00470B9B"/>
    <w:rsid w:val="00470DD5"/>
    <w:rsid w:val="00471021"/>
    <w:rsid w:val="0047133E"/>
    <w:rsid w:val="0047135B"/>
    <w:rsid w:val="004716D3"/>
    <w:rsid w:val="00471A7B"/>
    <w:rsid w:val="00471ACD"/>
    <w:rsid w:val="00471F1C"/>
    <w:rsid w:val="004720CC"/>
    <w:rsid w:val="004722FF"/>
    <w:rsid w:val="004727F3"/>
    <w:rsid w:val="00472983"/>
    <w:rsid w:val="00472EF3"/>
    <w:rsid w:val="00472F22"/>
    <w:rsid w:val="0047327C"/>
    <w:rsid w:val="00474144"/>
    <w:rsid w:val="00474624"/>
    <w:rsid w:val="00475671"/>
    <w:rsid w:val="0047569A"/>
    <w:rsid w:val="00475A0F"/>
    <w:rsid w:val="00475C4C"/>
    <w:rsid w:val="004763C9"/>
    <w:rsid w:val="00476607"/>
    <w:rsid w:val="00476CAE"/>
    <w:rsid w:val="00476F1D"/>
    <w:rsid w:val="00477EAD"/>
    <w:rsid w:val="00480219"/>
    <w:rsid w:val="004802EC"/>
    <w:rsid w:val="004804CA"/>
    <w:rsid w:val="004806DB"/>
    <w:rsid w:val="00480A10"/>
    <w:rsid w:val="00481216"/>
    <w:rsid w:val="00481D0B"/>
    <w:rsid w:val="00481DC4"/>
    <w:rsid w:val="0048233A"/>
    <w:rsid w:val="0048263B"/>
    <w:rsid w:val="0048332A"/>
    <w:rsid w:val="004833C3"/>
    <w:rsid w:val="004837F4"/>
    <w:rsid w:val="00483BD5"/>
    <w:rsid w:val="00483FFC"/>
    <w:rsid w:val="0048409C"/>
    <w:rsid w:val="004841C1"/>
    <w:rsid w:val="00485098"/>
    <w:rsid w:val="00485259"/>
    <w:rsid w:val="00485759"/>
    <w:rsid w:val="00485796"/>
    <w:rsid w:val="0048627E"/>
    <w:rsid w:val="0048692A"/>
    <w:rsid w:val="004869C5"/>
    <w:rsid w:val="0048765A"/>
    <w:rsid w:val="00487CD2"/>
    <w:rsid w:val="00487FB6"/>
    <w:rsid w:val="00490060"/>
    <w:rsid w:val="004902A2"/>
    <w:rsid w:val="00490650"/>
    <w:rsid w:val="00490F73"/>
    <w:rsid w:val="00491607"/>
    <w:rsid w:val="00492117"/>
    <w:rsid w:val="0049250B"/>
    <w:rsid w:val="004926A6"/>
    <w:rsid w:val="004926F5"/>
    <w:rsid w:val="004928E4"/>
    <w:rsid w:val="00492B9A"/>
    <w:rsid w:val="00492F58"/>
    <w:rsid w:val="004933DC"/>
    <w:rsid w:val="00493C9F"/>
    <w:rsid w:val="00493EA3"/>
    <w:rsid w:val="00493FB4"/>
    <w:rsid w:val="0049458F"/>
    <w:rsid w:val="00494F7E"/>
    <w:rsid w:val="0049525F"/>
    <w:rsid w:val="004952E4"/>
    <w:rsid w:val="004954A6"/>
    <w:rsid w:val="004954CE"/>
    <w:rsid w:val="00495B2E"/>
    <w:rsid w:val="004963DB"/>
    <w:rsid w:val="004964CE"/>
    <w:rsid w:val="00496752"/>
    <w:rsid w:val="00496D2B"/>
    <w:rsid w:val="00497D47"/>
    <w:rsid w:val="004A0758"/>
    <w:rsid w:val="004A0968"/>
    <w:rsid w:val="004A0C45"/>
    <w:rsid w:val="004A0F00"/>
    <w:rsid w:val="004A11EE"/>
    <w:rsid w:val="004A159A"/>
    <w:rsid w:val="004A16E6"/>
    <w:rsid w:val="004A1922"/>
    <w:rsid w:val="004A1C5A"/>
    <w:rsid w:val="004A208F"/>
    <w:rsid w:val="004A2C90"/>
    <w:rsid w:val="004A329C"/>
    <w:rsid w:val="004A35AE"/>
    <w:rsid w:val="004A3D24"/>
    <w:rsid w:val="004A3D26"/>
    <w:rsid w:val="004A4018"/>
    <w:rsid w:val="004A41FA"/>
    <w:rsid w:val="004A4E9B"/>
    <w:rsid w:val="004A4F69"/>
    <w:rsid w:val="004A595C"/>
    <w:rsid w:val="004A5F8C"/>
    <w:rsid w:val="004A6141"/>
    <w:rsid w:val="004A6493"/>
    <w:rsid w:val="004A6590"/>
    <w:rsid w:val="004A6639"/>
    <w:rsid w:val="004A66B1"/>
    <w:rsid w:val="004A70F4"/>
    <w:rsid w:val="004A75D1"/>
    <w:rsid w:val="004A76C5"/>
    <w:rsid w:val="004A76FC"/>
    <w:rsid w:val="004A77DD"/>
    <w:rsid w:val="004A78B6"/>
    <w:rsid w:val="004A7BC8"/>
    <w:rsid w:val="004A7F48"/>
    <w:rsid w:val="004A7FE5"/>
    <w:rsid w:val="004B052F"/>
    <w:rsid w:val="004B0B3F"/>
    <w:rsid w:val="004B0C17"/>
    <w:rsid w:val="004B134A"/>
    <w:rsid w:val="004B13C3"/>
    <w:rsid w:val="004B175F"/>
    <w:rsid w:val="004B1A6A"/>
    <w:rsid w:val="004B240F"/>
    <w:rsid w:val="004B2A9C"/>
    <w:rsid w:val="004B39F3"/>
    <w:rsid w:val="004B45BB"/>
    <w:rsid w:val="004B45DC"/>
    <w:rsid w:val="004B46B2"/>
    <w:rsid w:val="004B471A"/>
    <w:rsid w:val="004B4B3D"/>
    <w:rsid w:val="004B4D9D"/>
    <w:rsid w:val="004B4DD2"/>
    <w:rsid w:val="004B4E42"/>
    <w:rsid w:val="004B4FAE"/>
    <w:rsid w:val="004B4FF0"/>
    <w:rsid w:val="004B5031"/>
    <w:rsid w:val="004B50DA"/>
    <w:rsid w:val="004B53D1"/>
    <w:rsid w:val="004B5413"/>
    <w:rsid w:val="004B541B"/>
    <w:rsid w:val="004B5BDF"/>
    <w:rsid w:val="004B5C08"/>
    <w:rsid w:val="004B60C5"/>
    <w:rsid w:val="004B6289"/>
    <w:rsid w:val="004B6D6B"/>
    <w:rsid w:val="004B74EF"/>
    <w:rsid w:val="004B7531"/>
    <w:rsid w:val="004B793D"/>
    <w:rsid w:val="004B7C47"/>
    <w:rsid w:val="004B7D19"/>
    <w:rsid w:val="004B7D75"/>
    <w:rsid w:val="004C0327"/>
    <w:rsid w:val="004C0BDB"/>
    <w:rsid w:val="004C190B"/>
    <w:rsid w:val="004C2899"/>
    <w:rsid w:val="004C2E45"/>
    <w:rsid w:val="004C3309"/>
    <w:rsid w:val="004C39A3"/>
    <w:rsid w:val="004C3C24"/>
    <w:rsid w:val="004C3D9D"/>
    <w:rsid w:val="004C4282"/>
    <w:rsid w:val="004C498A"/>
    <w:rsid w:val="004C4A26"/>
    <w:rsid w:val="004C4E4B"/>
    <w:rsid w:val="004C4EC9"/>
    <w:rsid w:val="004C5B6A"/>
    <w:rsid w:val="004C68A6"/>
    <w:rsid w:val="004C6B08"/>
    <w:rsid w:val="004C6BF9"/>
    <w:rsid w:val="004C7140"/>
    <w:rsid w:val="004C792C"/>
    <w:rsid w:val="004C7B41"/>
    <w:rsid w:val="004D04C5"/>
    <w:rsid w:val="004D084C"/>
    <w:rsid w:val="004D0CC0"/>
    <w:rsid w:val="004D1029"/>
    <w:rsid w:val="004D1A2B"/>
    <w:rsid w:val="004D233E"/>
    <w:rsid w:val="004D234D"/>
    <w:rsid w:val="004D24D0"/>
    <w:rsid w:val="004D282F"/>
    <w:rsid w:val="004D327B"/>
    <w:rsid w:val="004D3425"/>
    <w:rsid w:val="004D3449"/>
    <w:rsid w:val="004D3C3B"/>
    <w:rsid w:val="004D3DCF"/>
    <w:rsid w:val="004D406E"/>
    <w:rsid w:val="004D4750"/>
    <w:rsid w:val="004D4BBE"/>
    <w:rsid w:val="004D4C7B"/>
    <w:rsid w:val="004D4D33"/>
    <w:rsid w:val="004D4DDA"/>
    <w:rsid w:val="004D5224"/>
    <w:rsid w:val="004D577B"/>
    <w:rsid w:val="004D5910"/>
    <w:rsid w:val="004D6324"/>
    <w:rsid w:val="004D643F"/>
    <w:rsid w:val="004D6AB2"/>
    <w:rsid w:val="004D73BD"/>
    <w:rsid w:val="004D7BB2"/>
    <w:rsid w:val="004E020D"/>
    <w:rsid w:val="004E03AB"/>
    <w:rsid w:val="004E0B52"/>
    <w:rsid w:val="004E1384"/>
    <w:rsid w:val="004E192C"/>
    <w:rsid w:val="004E1F93"/>
    <w:rsid w:val="004E25CB"/>
    <w:rsid w:val="004E29C7"/>
    <w:rsid w:val="004E2D12"/>
    <w:rsid w:val="004E2DDA"/>
    <w:rsid w:val="004E332B"/>
    <w:rsid w:val="004E34F0"/>
    <w:rsid w:val="004E3658"/>
    <w:rsid w:val="004E38E1"/>
    <w:rsid w:val="004E3B4A"/>
    <w:rsid w:val="004E3D30"/>
    <w:rsid w:val="004E3F56"/>
    <w:rsid w:val="004E3FD9"/>
    <w:rsid w:val="004E43F0"/>
    <w:rsid w:val="004E46DA"/>
    <w:rsid w:val="004E4EDC"/>
    <w:rsid w:val="004E5B6F"/>
    <w:rsid w:val="004E5D13"/>
    <w:rsid w:val="004E5DC8"/>
    <w:rsid w:val="004E605F"/>
    <w:rsid w:val="004E6586"/>
    <w:rsid w:val="004E666B"/>
    <w:rsid w:val="004E787E"/>
    <w:rsid w:val="004E78DD"/>
    <w:rsid w:val="004E7A28"/>
    <w:rsid w:val="004E7B1E"/>
    <w:rsid w:val="004E7FC1"/>
    <w:rsid w:val="004F010B"/>
    <w:rsid w:val="004F0470"/>
    <w:rsid w:val="004F0D65"/>
    <w:rsid w:val="004F0FCE"/>
    <w:rsid w:val="004F1213"/>
    <w:rsid w:val="004F1391"/>
    <w:rsid w:val="004F166B"/>
    <w:rsid w:val="004F1908"/>
    <w:rsid w:val="004F2415"/>
    <w:rsid w:val="004F24F2"/>
    <w:rsid w:val="004F25C8"/>
    <w:rsid w:val="004F28DD"/>
    <w:rsid w:val="004F2983"/>
    <w:rsid w:val="004F2C50"/>
    <w:rsid w:val="004F2F63"/>
    <w:rsid w:val="004F42D6"/>
    <w:rsid w:val="004F5340"/>
    <w:rsid w:val="004F5548"/>
    <w:rsid w:val="004F574E"/>
    <w:rsid w:val="004F60B9"/>
    <w:rsid w:val="004F6196"/>
    <w:rsid w:val="004F624F"/>
    <w:rsid w:val="004F64D3"/>
    <w:rsid w:val="004F6573"/>
    <w:rsid w:val="004F6725"/>
    <w:rsid w:val="004F6BC6"/>
    <w:rsid w:val="004F7162"/>
    <w:rsid w:val="004F7AC9"/>
    <w:rsid w:val="004F7CB8"/>
    <w:rsid w:val="005009B0"/>
    <w:rsid w:val="00500E59"/>
    <w:rsid w:val="005010C8"/>
    <w:rsid w:val="00501265"/>
    <w:rsid w:val="005016DA"/>
    <w:rsid w:val="00501B40"/>
    <w:rsid w:val="00501E19"/>
    <w:rsid w:val="005020A5"/>
    <w:rsid w:val="005026DC"/>
    <w:rsid w:val="0050368A"/>
    <w:rsid w:val="00503D39"/>
    <w:rsid w:val="00504B63"/>
    <w:rsid w:val="00504B6B"/>
    <w:rsid w:val="005052C7"/>
    <w:rsid w:val="005054B5"/>
    <w:rsid w:val="0050550B"/>
    <w:rsid w:val="00506584"/>
    <w:rsid w:val="00506A6A"/>
    <w:rsid w:val="00506C2A"/>
    <w:rsid w:val="00507257"/>
    <w:rsid w:val="0050783A"/>
    <w:rsid w:val="005101A0"/>
    <w:rsid w:val="0051049F"/>
    <w:rsid w:val="00510A46"/>
    <w:rsid w:val="00510EBB"/>
    <w:rsid w:val="005118B7"/>
    <w:rsid w:val="00511A8A"/>
    <w:rsid w:val="005120D7"/>
    <w:rsid w:val="005127FB"/>
    <w:rsid w:val="00512A45"/>
    <w:rsid w:val="0051324C"/>
    <w:rsid w:val="00513AC6"/>
    <w:rsid w:val="00513BC7"/>
    <w:rsid w:val="00513BF5"/>
    <w:rsid w:val="00513F6B"/>
    <w:rsid w:val="00514886"/>
    <w:rsid w:val="005149C4"/>
    <w:rsid w:val="00514CAC"/>
    <w:rsid w:val="00515299"/>
    <w:rsid w:val="00515337"/>
    <w:rsid w:val="0051595B"/>
    <w:rsid w:val="005159DF"/>
    <w:rsid w:val="00515C8E"/>
    <w:rsid w:val="00515D5E"/>
    <w:rsid w:val="00515FD2"/>
    <w:rsid w:val="00516816"/>
    <w:rsid w:val="00516BCE"/>
    <w:rsid w:val="00517042"/>
    <w:rsid w:val="0051755D"/>
    <w:rsid w:val="0051779C"/>
    <w:rsid w:val="005179FD"/>
    <w:rsid w:val="00517A21"/>
    <w:rsid w:val="00517C82"/>
    <w:rsid w:val="00517CD2"/>
    <w:rsid w:val="00517EAE"/>
    <w:rsid w:val="005206D1"/>
    <w:rsid w:val="00520E94"/>
    <w:rsid w:val="005210C4"/>
    <w:rsid w:val="005210DD"/>
    <w:rsid w:val="00521264"/>
    <w:rsid w:val="005214A1"/>
    <w:rsid w:val="00521BE6"/>
    <w:rsid w:val="00522132"/>
    <w:rsid w:val="00522199"/>
    <w:rsid w:val="005222BF"/>
    <w:rsid w:val="0052231E"/>
    <w:rsid w:val="005226F5"/>
    <w:rsid w:val="00522AA3"/>
    <w:rsid w:val="00522B3F"/>
    <w:rsid w:val="00522CE6"/>
    <w:rsid w:val="00522ED0"/>
    <w:rsid w:val="00523196"/>
    <w:rsid w:val="0052319A"/>
    <w:rsid w:val="0052370E"/>
    <w:rsid w:val="0052388A"/>
    <w:rsid w:val="00523BCB"/>
    <w:rsid w:val="00523D44"/>
    <w:rsid w:val="00524775"/>
    <w:rsid w:val="00524D9E"/>
    <w:rsid w:val="00524EC6"/>
    <w:rsid w:val="00524F9D"/>
    <w:rsid w:val="00524FD1"/>
    <w:rsid w:val="0052501A"/>
    <w:rsid w:val="005251D3"/>
    <w:rsid w:val="005261A8"/>
    <w:rsid w:val="00526AC9"/>
    <w:rsid w:val="00526B9A"/>
    <w:rsid w:val="00526D21"/>
    <w:rsid w:val="00526ED9"/>
    <w:rsid w:val="0052739A"/>
    <w:rsid w:val="0052765D"/>
    <w:rsid w:val="00527723"/>
    <w:rsid w:val="00527E65"/>
    <w:rsid w:val="005302D7"/>
    <w:rsid w:val="00530736"/>
    <w:rsid w:val="005307D4"/>
    <w:rsid w:val="00530BB0"/>
    <w:rsid w:val="00530DB8"/>
    <w:rsid w:val="005312E2"/>
    <w:rsid w:val="00531320"/>
    <w:rsid w:val="005315A4"/>
    <w:rsid w:val="00532033"/>
    <w:rsid w:val="0053224B"/>
    <w:rsid w:val="00532273"/>
    <w:rsid w:val="00532391"/>
    <w:rsid w:val="00532745"/>
    <w:rsid w:val="00532DED"/>
    <w:rsid w:val="0053341B"/>
    <w:rsid w:val="00533641"/>
    <w:rsid w:val="00533953"/>
    <w:rsid w:val="00533FE0"/>
    <w:rsid w:val="005344A9"/>
    <w:rsid w:val="00534B01"/>
    <w:rsid w:val="00534FA9"/>
    <w:rsid w:val="005356DF"/>
    <w:rsid w:val="005356FC"/>
    <w:rsid w:val="00535AC6"/>
    <w:rsid w:val="00535B38"/>
    <w:rsid w:val="0053705A"/>
    <w:rsid w:val="005373DF"/>
    <w:rsid w:val="005375E9"/>
    <w:rsid w:val="00540163"/>
    <w:rsid w:val="005401A0"/>
    <w:rsid w:val="0054075F"/>
    <w:rsid w:val="00540B84"/>
    <w:rsid w:val="00540DED"/>
    <w:rsid w:val="00540E4B"/>
    <w:rsid w:val="0054106C"/>
    <w:rsid w:val="00541119"/>
    <w:rsid w:val="005417B3"/>
    <w:rsid w:val="00541AF9"/>
    <w:rsid w:val="00541D01"/>
    <w:rsid w:val="00541D08"/>
    <w:rsid w:val="00541F65"/>
    <w:rsid w:val="0054219F"/>
    <w:rsid w:val="005426BC"/>
    <w:rsid w:val="005427E3"/>
    <w:rsid w:val="005429A7"/>
    <w:rsid w:val="00542C78"/>
    <w:rsid w:val="00542CCE"/>
    <w:rsid w:val="005430B9"/>
    <w:rsid w:val="0054353E"/>
    <w:rsid w:val="00543878"/>
    <w:rsid w:val="00544257"/>
    <w:rsid w:val="0054474A"/>
    <w:rsid w:val="00544A08"/>
    <w:rsid w:val="00544ABE"/>
    <w:rsid w:val="00544C25"/>
    <w:rsid w:val="00544EDA"/>
    <w:rsid w:val="005451EF"/>
    <w:rsid w:val="00545512"/>
    <w:rsid w:val="0054606D"/>
    <w:rsid w:val="005461A4"/>
    <w:rsid w:val="00546A9C"/>
    <w:rsid w:val="00546F04"/>
    <w:rsid w:val="00546F77"/>
    <w:rsid w:val="005475E8"/>
    <w:rsid w:val="005476DA"/>
    <w:rsid w:val="00550053"/>
    <w:rsid w:val="0055019E"/>
    <w:rsid w:val="0055067E"/>
    <w:rsid w:val="00550B71"/>
    <w:rsid w:val="00551237"/>
    <w:rsid w:val="00551946"/>
    <w:rsid w:val="005522C3"/>
    <w:rsid w:val="00552379"/>
    <w:rsid w:val="0055264A"/>
    <w:rsid w:val="005526CE"/>
    <w:rsid w:val="00553260"/>
    <w:rsid w:val="0055340E"/>
    <w:rsid w:val="0055359B"/>
    <w:rsid w:val="0055439A"/>
    <w:rsid w:val="00554452"/>
    <w:rsid w:val="00554453"/>
    <w:rsid w:val="005549BD"/>
    <w:rsid w:val="00554CF1"/>
    <w:rsid w:val="005554DD"/>
    <w:rsid w:val="00555862"/>
    <w:rsid w:val="00555C1A"/>
    <w:rsid w:val="00555CC5"/>
    <w:rsid w:val="00556025"/>
    <w:rsid w:val="005560A5"/>
    <w:rsid w:val="005568C2"/>
    <w:rsid w:val="00556C9C"/>
    <w:rsid w:val="00557BD3"/>
    <w:rsid w:val="00557F2E"/>
    <w:rsid w:val="0056017D"/>
    <w:rsid w:val="00560420"/>
    <w:rsid w:val="005609CA"/>
    <w:rsid w:val="00560A95"/>
    <w:rsid w:val="00561418"/>
    <w:rsid w:val="0056191A"/>
    <w:rsid w:val="00561DCA"/>
    <w:rsid w:val="00561EEA"/>
    <w:rsid w:val="00562DC6"/>
    <w:rsid w:val="005634C3"/>
    <w:rsid w:val="0056375D"/>
    <w:rsid w:val="00563A4A"/>
    <w:rsid w:val="005640D7"/>
    <w:rsid w:val="0056416F"/>
    <w:rsid w:val="00564923"/>
    <w:rsid w:val="00564B96"/>
    <w:rsid w:val="005657EE"/>
    <w:rsid w:val="005658F3"/>
    <w:rsid w:val="0056591E"/>
    <w:rsid w:val="005659E3"/>
    <w:rsid w:val="00565CB2"/>
    <w:rsid w:val="00566A2A"/>
    <w:rsid w:val="00567A72"/>
    <w:rsid w:val="005700BF"/>
    <w:rsid w:val="005703ED"/>
    <w:rsid w:val="00570E5B"/>
    <w:rsid w:val="00570F86"/>
    <w:rsid w:val="00571352"/>
    <w:rsid w:val="00571BDD"/>
    <w:rsid w:val="00571DF0"/>
    <w:rsid w:val="00572076"/>
    <w:rsid w:val="005724E1"/>
    <w:rsid w:val="00572582"/>
    <w:rsid w:val="00572C29"/>
    <w:rsid w:val="00572CFB"/>
    <w:rsid w:val="0057361B"/>
    <w:rsid w:val="005738C7"/>
    <w:rsid w:val="00573B2B"/>
    <w:rsid w:val="00573DE5"/>
    <w:rsid w:val="005740B5"/>
    <w:rsid w:val="005743F6"/>
    <w:rsid w:val="00574EA6"/>
    <w:rsid w:val="00575294"/>
    <w:rsid w:val="005752F5"/>
    <w:rsid w:val="005756FD"/>
    <w:rsid w:val="00575E09"/>
    <w:rsid w:val="00576434"/>
    <w:rsid w:val="00576D01"/>
    <w:rsid w:val="00576FDA"/>
    <w:rsid w:val="0057751A"/>
    <w:rsid w:val="00577665"/>
    <w:rsid w:val="00577698"/>
    <w:rsid w:val="005776BE"/>
    <w:rsid w:val="00577750"/>
    <w:rsid w:val="00577949"/>
    <w:rsid w:val="00577D55"/>
    <w:rsid w:val="00580320"/>
    <w:rsid w:val="005804FB"/>
    <w:rsid w:val="005806C6"/>
    <w:rsid w:val="0058080A"/>
    <w:rsid w:val="00580A89"/>
    <w:rsid w:val="00580C9E"/>
    <w:rsid w:val="00580CC5"/>
    <w:rsid w:val="00580DBD"/>
    <w:rsid w:val="00580FA6"/>
    <w:rsid w:val="0058129B"/>
    <w:rsid w:val="0058159A"/>
    <w:rsid w:val="00582A90"/>
    <w:rsid w:val="00582D9A"/>
    <w:rsid w:val="00582DC1"/>
    <w:rsid w:val="005830B4"/>
    <w:rsid w:val="005833BB"/>
    <w:rsid w:val="005834C9"/>
    <w:rsid w:val="005837E9"/>
    <w:rsid w:val="005839D5"/>
    <w:rsid w:val="00583F42"/>
    <w:rsid w:val="00583F92"/>
    <w:rsid w:val="005840C0"/>
    <w:rsid w:val="00584C4E"/>
    <w:rsid w:val="005850AE"/>
    <w:rsid w:val="00585674"/>
    <w:rsid w:val="005860C4"/>
    <w:rsid w:val="005860DF"/>
    <w:rsid w:val="00586BFF"/>
    <w:rsid w:val="00586D6D"/>
    <w:rsid w:val="005870FA"/>
    <w:rsid w:val="0058784A"/>
    <w:rsid w:val="005900CB"/>
    <w:rsid w:val="00590BBA"/>
    <w:rsid w:val="00592C1F"/>
    <w:rsid w:val="00593ABE"/>
    <w:rsid w:val="0059407C"/>
    <w:rsid w:val="005944A8"/>
    <w:rsid w:val="0059454C"/>
    <w:rsid w:val="00594996"/>
    <w:rsid w:val="00594A3F"/>
    <w:rsid w:val="00594C4D"/>
    <w:rsid w:val="0059550C"/>
    <w:rsid w:val="005955C4"/>
    <w:rsid w:val="0059565A"/>
    <w:rsid w:val="00595B14"/>
    <w:rsid w:val="00595C4B"/>
    <w:rsid w:val="00595FBE"/>
    <w:rsid w:val="005963B5"/>
    <w:rsid w:val="00596730"/>
    <w:rsid w:val="00596958"/>
    <w:rsid w:val="00596AE3"/>
    <w:rsid w:val="00597195"/>
    <w:rsid w:val="00597482"/>
    <w:rsid w:val="00597C96"/>
    <w:rsid w:val="005A0002"/>
    <w:rsid w:val="005A028E"/>
    <w:rsid w:val="005A0DF9"/>
    <w:rsid w:val="005A0F47"/>
    <w:rsid w:val="005A1067"/>
    <w:rsid w:val="005A19D6"/>
    <w:rsid w:val="005A1C11"/>
    <w:rsid w:val="005A20F8"/>
    <w:rsid w:val="005A2749"/>
    <w:rsid w:val="005A2932"/>
    <w:rsid w:val="005A29DF"/>
    <w:rsid w:val="005A2EF4"/>
    <w:rsid w:val="005A30BC"/>
    <w:rsid w:val="005A33CB"/>
    <w:rsid w:val="005A34F4"/>
    <w:rsid w:val="005A355D"/>
    <w:rsid w:val="005A384B"/>
    <w:rsid w:val="005A3A0A"/>
    <w:rsid w:val="005A3C08"/>
    <w:rsid w:val="005A41E6"/>
    <w:rsid w:val="005A435C"/>
    <w:rsid w:val="005A43EF"/>
    <w:rsid w:val="005A46D7"/>
    <w:rsid w:val="005A48A5"/>
    <w:rsid w:val="005A4C15"/>
    <w:rsid w:val="005A509F"/>
    <w:rsid w:val="005A50AE"/>
    <w:rsid w:val="005A5F82"/>
    <w:rsid w:val="005A6207"/>
    <w:rsid w:val="005A6AEF"/>
    <w:rsid w:val="005A6E84"/>
    <w:rsid w:val="005A70EB"/>
    <w:rsid w:val="005A7199"/>
    <w:rsid w:val="005A722D"/>
    <w:rsid w:val="005A7A0E"/>
    <w:rsid w:val="005A7B8B"/>
    <w:rsid w:val="005A7C3C"/>
    <w:rsid w:val="005A7C9E"/>
    <w:rsid w:val="005B0BDC"/>
    <w:rsid w:val="005B126F"/>
    <w:rsid w:val="005B14E9"/>
    <w:rsid w:val="005B17B3"/>
    <w:rsid w:val="005B19C4"/>
    <w:rsid w:val="005B223B"/>
    <w:rsid w:val="005B23F0"/>
    <w:rsid w:val="005B260F"/>
    <w:rsid w:val="005B2C06"/>
    <w:rsid w:val="005B3552"/>
    <w:rsid w:val="005B3AA2"/>
    <w:rsid w:val="005B3E84"/>
    <w:rsid w:val="005B3E92"/>
    <w:rsid w:val="005B3F07"/>
    <w:rsid w:val="005B406B"/>
    <w:rsid w:val="005B449B"/>
    <w:rsid w:val="005B458F"/>
    <w:rsid w:val="005B4848"/>
    <w:rsid w:val="005B4EEA"/>
    <w:rsid w:val="005B5528"/>
    <w:rsid w:val="005B5A87"/>
    <w:rsid w:val="005B63CC"/>
    <w:rsid w:val="005B7B9D"/>
    <w:rsid w:val="005B7EE7"/>
    <w:rsid w:val="005C01CE"/>
    <w:rsid w:val="005C01EE"/>
    <w:rsid w:val="005C0490"/>
    <w:rsid w:val="005C080A"/>
    <w:rsid w:val="005C0819"/>
    <w:rsid w:val="005C0D0F"/>
    <w:rsid w:val="005C0D55"/>
    <w:rsid w:val="005C10B0"/>
    <w:rsid w:val="005C11D5"/>
    <w:rsid w:val="005C2348"/>
    <w:rsid w:val="005C2742"/>
    <w:rsid w:val="005C3425"/>
    <w:rsid w:val="005C34EC"/>
    <w:rsid w:val="005C360F"/>
    <w:rsid w:val="005C3ADE"/>
    <w:rsid w:val="005C3B3A"/>
    <w:rsid w:val="005C3F12"/>
    <w:rsid w:val="005C42D0"/>
    <w:rsid w:val="005C4F5A"/>
    <w:rsid w:val="005C4FCE"/>
    <w:rsid w:val="005C51B2"/>
    <w:rsid w:val="005C57D4"/>
    <w:rsid w:val="005C5853"/>
    <w:rsid w:val="005C686B"/>
    <w:rsid w:val="005C6EC9"/>
    <w:rsid w:val="005C7250"/>
    <w:rsid w:val="005C7791"/>
    <w:rsid w:val="005C7814"/>
    <w:rsid w:val="005C7A42"/>
    <w:rsid w:val="005C7DA4"/>
    <w:rsid w:val="005C7FB4"/>
    <w:rsid w:val="005D0A92"/>
    <w:rsid w:val="005D10DC"/>
    <w:rsid w:val="005D16CB"/>
    <w:rsid w:val="005D1AFC"/>
    <w:rsid w:val="005D1BA1"/>
    <w:rsid w:val="005D31D8"/>
    <w:rsid w:val="005D3200"/>
    <w:rsid w:val="005D3ADD"/>
    <w:rsid w:val="005D3B01"/>
    <w:rsid w:val="005D3B6D"/>
    <w:rsid w:val="005D3BC6"/>
    <w:rsid w:val="005D3E6E"/>
    <w:rsid w:val="005D3EEE"/>
    <w:rsid w:val="005D40C8"/>
    <w:rsid w:val="005D46D7"/>
    <w:rsid w:val="005D4D5E"/>
    <w:rsid w:val="005D50DB"/>
    <w:rsid w:val="005D52CF"/>
    <w:rsid w:val="005D5F7D"/>
    <w:rsid w:val="005D64E5"/>
    <w:rsid w:val="005D6973"/>
    <w:rsid w:val="005D69D3"/>
    <w:rsid w:val="005D771C"/>
    <w:rsid w:val="005D7782"/>
    <w:rsid w:val="005D78F0"/>
    <w:rsid w:val="005E0D11"/>
    <w:rsid w:val="005E1700"/>
    <w:rsid w:val="005E181E"/>
    <w:rsid w:val="005E19E4"/>
    <w:rsid w:val="005E1CF1"/>
    <w:rsid w:val="005E20B0"/>
    <w:rsid w:val="005E23F1"/>
    <w:rsid w:val="005E2D95"/>
    <w:rsid w:val="005E2FE8"/>
    <w:rsid w:val="005E411D"/>
    <w:rsid w:val="005E4473"/>
    <w:rsid w:val="005E4A24"/>
    <w:rsid w:val="005E4C2B"/>
    <w:rsid w:val="005E503B"/>
    <w:rsid w:val="005E5180"/>
    <w:rsid w:val="005E5196"/>
    <w:rsid w:val="005E53C4"/>
    <w:rsid w:val="005E5611"/>
    <w:rsid w:val="005E583A"/>
    <w:rsid w:val="005E5A30"/>
    <w:rsid w:val="005E5EFB"/>
    <w:rsid w:val="005E6037"/>
    <w:rsid w:val="005E636D"/>
    <w:rsid w:val="005E6CE0"/>
    <w:rsid w:val="005E70CB"/>
    <w:rsid w:val="005E73F4"/>
    <w:rsid w:val="005E7C39"/>
    <w:rsid w:val="005E7E71"/>
    <w:rsid w:val="005F0F12"/>
    <w:rsid w:val="005F11A8"/>
    <w:rsid w:val="005F1280"/>
    <w:rsid w:val="005F1A68"/>
    <w:rsid w:val="005F1AE8"/>
    <w:rsid w:val="005F2355"/>
    <w:rsid w:val="005F2FF7"/>
    <w:rsid w:val="005F3148"/>
    <w:rsid w:val="005F3789"/>
    <w:rsid w:val="005F520A"/>
    <w:rsid w:val="005F5EBA"/>
    <w:rsid w:val="005F69DB"/>
    <w:rsid w:val="005F6EB3"/>
    <w:rsid w:val="005F71C4"/>
    <w:rsid w:val="005F7215"/>
    <w:rsid w:val="005F73FD"/>
    <w:rsid w:val="005F745F"/>
    <w:rsid w:val="005F7A19"/>
    <w:rsid w:val="00600E9D"/>
    <w:rsid w:val="006013FA"/>
    <w:rsid w:val="00602203"/>
    <w:rsid w:val="0060224F"/>
    <w:rsid w:val="006037E3"/>
    <w:rsid w:val="00603C9E"/>
    <w:rsid w:val="00603CB5"/>
    <w:rsid w:val="00603D49"/>
    <w:rsid w:val="00603EB5"/>
    <w:rsid w:val="006047FB"/>
    <w:rsid w:val="006048BA"/>
    <w:rsid w:val="00604CB1"/>
    <w:rsid w:val="00605207"/>
    <w:rsid w:val="00605B3F"/>
    <w:rsid w:val="00605F90"/>
    <w:rsid w:val="0060641F"/>
    <w:rsid w:val="00606463"/>
    <w:rsid w:val="0060677F"/>
    <w:rsid w:val="006068A3"/>
    <w:rsid w:val="00606BC5"/>
    <w:rsid w:val="00607333"/>
    <w:rsid w:val="00607453"/>
    <w:rsid w:val="006076CB"/>
    <w:rsid w:val="00607992"/>
    <w:rsid w:val="006079B5"/>
    <w:rsid w:val="00607FFA"/>
    <w:rsid w:val="00610679"/>
    <w:rsid w:val="00610F08"/>
    <w:rsid w:val="00611B73"/>
    <w:rsid w:val="00611E8B"/>
    <w:rsid w:val="0061241C"/>
    <w:rsid w:val="006125BC"/>
    <w:rsid w:val="00612912"/>
    <w:rsid w:val="00612E34"/>
    <w:rsid w:val="006131BF"/>
    <w:rsid w:val="00613326"/>
    <w:rsid w:val="00613680"/>
    <w:rsid w:val="00613C10"/>
    <w:rsid w:val="006142AE"/>
    <w:rsid w:val="00614907"/>
    <w:rsid w:val="0061606B"/>
    <w:rsid w:val="0061615E"/>
    <w:rsid w:val="00616501"/>
    <w:rsid w:val="00617996"/>
    <w:rsid w:val="0062031C"/>
    <w:rsid w:val="00620DEE"/>
    <w:rsid w:val="00621598"/>
    <w:rsid w:val="00621905"/>
    <w:rsid w:val="006219ED"/>
    <w:rsid w:val="00621B2D"/>
    <w:rsid w:val="006229C1"/>
    <w:rsid w:val="006229CA"/>
    <w:rsid w:val="00623B62"/>
    <w:rsid w:val="00623F86"/>
    <w:rsid w:val="0062416F"/>
    <w:rsid w:val="006241AA"/>
    <w:rsid w:val="00624656"/>
    <w:rsid w:val="00624C89"/>
    <w:rsid w:val="00624E87"/>
    <w:rsid w:val="006259A8"/>
    <w:rsid w:val="00625AB8"/>
    <w:rsid w:val="00626475"/>
    <w:rsid w:val="00626644"/>
    <w:rsid w:val="0062691E"/>
    <w:rsid w:val="00626CF3"/>
    <w:rsid w:val="006270E4"/>
    <w:rsid w:val="00627543"/>
    <w:rsid w:val="006277F3"/>
    <w:rsid w:val="00627C98"/>
    <w:rsid w:val="00627FA7"/>
    <w:rsid w:val="00627FE0"/>
    <w:rsid w:val="00630181"/>
    <w:rsid w:val="00630375"/>
    <w:rsid w:val="006304BC"/>
    <w:rsid w:val="0063056B"/>
    <w:rsid w:val="00630768"/>
    <w:rsid w:val="00630D93"/>
    <w:rsid w:val="0063116E"/>
    <w:rsid w:val="00631415"/>
    <w:rsid w:val="006316BA"/>
    <w:rsid w:val="00631BF4"/>
    <w:rsid w:val="00631F43"/>
    <w:rsid w:val="0063298D"/>
    <w:rsid w:val="00632A7B"/>
    <w:rsid w:val="00633347"/>
    <w:rsid w:val="00633EAD"/>
    <w:rsid w:val="00634F46"/>
    <w:rsid w:val="00635AC4"/>
    <w:rsid w:val="00635C33"/>
    <w:rsid w:val="0063608A"/>
    <w:rsid w:val="0063621A"/>
    <w:rsid w:val="0063654F"/>
    <w:rsid w:val="00636B33"/>
    <w:rsid w:val="00636B91"/>
    <w:rsid w:val="00636BB5"/>
    <w:rsid w:val="00636FDB"/>
    <w:rsid w:val="00637BCF"/>
    <w:rsid w:val="00637BFB"/>
    <w:rsid w:val="00640E3C"/>
    <w:rsid w:val="0064178F"/>
    <w:rsid w:val="00642014"/>
    <w:rsid w:val="00642068"/>
    <w:rsid w:val="0064217B"/>
    <w:rsid w:val="006425B7"/>
    <w:rsid w:val="00642F80"/>
    <w:rsid w:val="00643531"/>
    <w:rsid w:val="0064377E"/>
    <w:rsid w:val="00643C7A"/>
    <w:rsid w:val="00643C9B"/>
    <w:rsid w:val="00644549"/>
    <w:rsid w:val="00644B52"/>
    <w:rsid w:val="00644E75"/>
    <w:rsid w:val="00644FC0"/>
    <w:rsid w:val="0064511C"/>
    <w:rsid w:val="00645B1B"/>
    <w:rsid w:val="00645BA8"/>
    <w:rsid w:val="00646417"/>
    <w:rsid w:val="006468F0"/>
    <w:rsid w:val="006473DF"/>
    <w:rsid w:val="00647A0C"/>
    <w:rsid w:val="00647A1D"/>
    <w:rsid w:val="00647BD5"/>
    <w:rsid w:val="00647C68"/>
    <w:rsid w:val="00650521"/>
    <w:rsid w:val="00650646"/>
    <w:rsid w:val="006515BB"/>
    <w:rsid w:val="00651CB9"/>
    <w:rsid w:val="00651D47"/>
    <w:rsid w:val="00651F7C"/>
    <w:rsid w:val="006520D4"/>
    <w:rsid w:val="006521C9"/>
    <w:rsid w:val="0065275A"/>
    <w:rsid w:val="00652A8B"/>
    <w:rsid w:val="00652AE0"/>
    <w:rsid w:val="00652F2F"/>
    <w:rsid w:val="0065330F"/>
    <w:rsid w:val="00653504"/>
    <w:rsid w:val="00653696"/>
    <w:rsid w:val="006536E2"/>
    <w:rsid w:val="00653BEA"/>
    <w:rsid w:val="00654014"/>
    <w:rsid w:val="0065447D"/>
    <w:rsid w:val="006548D8"/>
    <w:rsid w:val="00654AD0"/>
    <w:rsid w:val="00654BEA"/>
    <w:rsid w:val="00654E73"/>
    <w:rsid w:val="006554EA"/>
    <w:rsid w:val="00655C2D"/>
    <w:rsid w:val="0065601D"/>
    <w:rsid w:val="00656219"/>
    <w:rsid w:val="006563D9"/>
    <w:rsid w:val="0065653D"/>
    <w:rsid w:val="00656603"/>
    <w:rsid w:val="00656D29"/>
    <w:rsid w:val="006570C1"/>
    <w:rsid w:val="006576D7"/>
    <w:rsid w:val="0065775D"/>
    <w:rsid w:val="00657CA7"/>
    <w:rsid w:val="00660B70"/>
    <w:rsid w:val="00660BAF"/>
    <w:rsid w:val="00660D09"/>
    <w:rsid w:val="00660E0D"/>
    <w:rsid w:val="0066180F"/>
    <w:rsid w:val="00661B0B"/>
    <w:rsid w:val="00661C41"/>
    <w:rsid w:val="00661DB8"/>
    <w:rsid w:val="00662044"/>
    <w:rsid w:val="00662145"/>
    <w:rsid w:val="006621B0"/>
    <w:rsid w:val="00662DB9"/>
    <w:rsid w:val="00662E8E"/>
    <w:rsid w:val="0066314A"/>
    <w:rsid w:val="00663B7C"/>
    <w:rsid w:val="00664478"/>
    <w:rsid w:val="006644BC"/>
    <w:rsid w:val="006644DA"/>
    <w:rsid w:val="006647C1"/>
    <w:rsid w:val="00664C82"/>
    <w:rsid w:val="006652A4"/>
    <w:rsid w:val="006656D8"/>
    <w:rsid w:val="00665725"/>
    <w:rsid w:val="00665B35"/>
    <w:rsid w:val="00665CC6"/>
    <w:rsid w:val="00665D8C"/>
    <w:rsid w:val="006662D1"/>
    <w:rsid w:val="006665DB"/>
    <w:rsid w:val="00666B82"/>
    <w:rsid w:val="0066705B"/>
    <w:rsid w:val="0066725D"/>
    <w:rsid w:val="00667C1C"/>
    <w:rsid w:val="0067055A"/>
    <w:rsid w:val="006707B9"/>
    <w:rsid w:val="00670863"/>
    <w:rsid w:val="00670AAB"/>
    <w:rsid w:val="00670EB8"/>
    <w:rsid w:val="00671016"/>
    <w:rsid w:val="00671039"/>
    <w:rsid w:val="0067118E"/>
    <w:rsid w:val="006713BF"/>
    <w:rsid w:val="006716E5"/>
    <w:rsid w:val="00671792"/>
    <w:rsid w:val="00671CD9"/>
    <w:rsid w:val="00672430"/>
    <w:rsid w:val="00672867"/>
    <w:rsid w:val="00672AD7"/>
    <w:rsid w:val="00672CFA"/>
    <w:rsid w:val="00672ED9"/>
    <w:rsid w:val="00673522"/>
    <w:rsid w:val="00673E59"/>
    <w:rsid w:val="00674BF3"/>
    <w:rsid w:val="00674F83"/>
    <w:rsid w:val="00674FAC"/>
    <w:rsid w:val="00675530"/>
    <w:rsid w:val="00675B18"/>
    <w:rsid w:val="00675DA5"/>
    <w:rsid w:val="00675EF7"/>
    <w:rsid w:val="00675F6C"/>
    <w:rsid w:val="006765F0"/>
    <w:rsid w:val="00676FF6"/>
    <w:rsid w:val="0067782E"/>
    <w:rsid w:val="00677948"/>
    <w:rsid w:val="00680397"/>
    <w:rsid w:val="00680706"/>
    <w:rsid w:val="006807D3"/>
    <w:rsid w:val="00680859"/>
    <w:rsid w:val="0068088F"/>
    <w:rsid w:val="00680C3E"/>
    <w:rsid w:val="00680D4B"/>
    <w:rsid w:val="00681908"/>
    <w:rsid w:val="006819EE"/>
    <w:rsid w:val="006823A9"/>
    <w:rsid w:val="0068252E"/>
    <w:rsid w:val="006825A6"/>
    <w:rsid w:val="00682787"/>
    <w:rsid w:val="006830DA"/>
    <w:rsid w:val="0068363B"/>
    <w:rsid w:val="00683BC5"/>
    <w:rsid w:val="006840F6"/>
    <w:rsid w:val="006842D6"/>
    <w:rsid w:val="00684A17"/>
    <w:rsid w:val="00684A89"/>
    <w:rsid w:val="00685589"/>
    <w:rsid w:val="006855AD"/>
    <w:rsid w:val="00685CDB"/>
    <w:rsid w:val="006860E0"/>
    <w:rsid w:val="0068639D"/>
    <w:rsid w:val="006864B6"/>
    <w:rsid w:val="0068696F"/>
    <w:rsid w:val="00686A7A"/>
    <w:rsid w:val="00686D96"/>
    <w:rsid w:val="0068796C"/>
    <w:rsid w:val="00687F53"/>
    <w:rsid w:val="00690DFA"/>
    <w:rsid w:val="00690E9B"/>
    <w:rsid w:val="00691277"/>
    <w:rsid w:val="006914E7"/>
    <w:rsid w:val="0069197E"/>
    <w:rsid w:val="0069254D"/>
    <w:rsid w:val="0069257F"/>
    <w:rsid w:val="00692659"/>
    <w:rsid w:val="006926AD"/>
    <w:rsid w:val="00692BD0"/>
    <w:rsid w:val="00692CC1"/>
    <w:rsid w:val="0069322D"/>
    <w:rsid w:val="00693982"/>
    <w:rsid w:val="00693C84"/>
    <w:rsid w:val="0069425C"/>
    <w:rsid w:val="0069449C"/>
    <w:rsid w:val="006949B0"/>
    <w:rsid w:val="0069513C"/>
    <w:rsid w:val="00695173"/>
    <w:rsid w:val="00695770"/>
    <w:rsid w:val="0069597B"/>
    <w:rsid w:val="00695A55"/>
    <w:rsid w:val="00696286"/>
    <w:rsid w:val="0069649F"/>
    <w:rsid w:val="00696605"/>
    <w:rsid w:val="00696AF2"/>
    <w:rsid w:val="00696C8A"/>
    <w:rsid w:val="0069725F"/>
    <w:rsid w:val="0069741C"/>
    <w:rsid w:val="00697B5D"/>
    <w:rsid w:val="00697D26"/>
    <w:rsid w:val="006A054A"/>
    <w:rsid w:val="006A0761"/>
    <w:rsid w:val="006A079A"/>
    <w:rsid w:val="006A1108"/>
    <w:rsid w:val="006A1444"/>
    <w:rsid w:val="006A1477"/>
    <w:rsid w:val="006A195E"/>
    <w:rsid w:val="006A1CEA"/>
    <w:rsid w:val="006A2246"/>
    <w:rsid w:val="006A2260"/>
    <w:rsid w:val="006A2410"/>
    <w:rsid w:val="006A2D2F"/>
    <w:rsid w:val="006A2DF1"/>
    <w:rsid w:val="006A2F57"/>
    <w:rsid w:val="006A31A7"/>
    <w:rsid w:val="006A421B"/>
    <w:rsid w:val="006A50D5"/>
    <w:rsid w:val="006A53F6"/>
    <w:rsid w:val="006A5665"/>
    <w:rsid w:val="006A576B"/>
    <w:rsid w:val="006A5A04"/>
    <w:rsid w:val="006A5B3D"/>
    <w:rsid w:val="006A5DE2"/>
    <w:rsid w:val="006A629F"/>
    <w:rsid w:val="006A649C"/>
    <w:rsid w:val="006A64D4"/>
    <w:rsid w:val="006A738E"/>
    <w:rsid w:val="006A7476"/>
    <w:rsid w:val="006A7490"/>
    <w:rsid w:val="006B0363"/>
    <w:rsid w:val="006B06F9"/>
    <w:rsid w:val="006B0F4C"/>
    <w:rsid w:val="006B103C"/>
    <w:rsid w:val="006B12D1"/>
    <w:rsid w:val="006B16C3"/>
    <w:rsid w:val="006B1928"/>
    <w:rsid w:val="006B1A55"/>
    <w:rsid w:val="006B1D03"/>
    <w:rsid w:val="006B1EB5"/>
    <w:rsid w:val="006B26AE"/>
    <w:rsid w:val="006B27D6"/>
    <w:rsid w:val="006B283F"/>
    <w:rsid w:val="006B2841"/>
    <w:rsid w:val="006B3BB9"/>
    <w:rsid w:val="006B3F2D"/>
    <w:rsid w:val="006B5354"/>
    <w:rsid w:val="006B5608"/>
    <w:rsid w:val="006B5796"/>
    <w:rsid w:val="006B57A0"/>
    <w:rsid w:val="006B590B"/>
    <w:rsid w:val="006B5CC3"/>
    <w:rsid w:val="006B6364"/>
    <w:rsid w:val="006B683E"/>
    <w:rsid w:val="006B6C45"/>
    <w:rsid w:val="006B751B"/>
    <w:rsid w:val="006B7521"/>
    <w:rsid w:val="006B758B"/>
    <w:rsid w:val="006B75F4"/>
    <w:rsid w:val="006B77AD"/>
    <w:rsid w:val="006B7BF0"/>
    <w:rsid w:val="006C0B1F"/>
    <w:rsid w:val="006C0BD1"/>
    <w:rsid w:val="006C1532"/>
    <w:rsid w:val="006C1D15"/>
    <w:rsid w:val="006C29D1"/>
    <w:rsid w:val="006C2A1C"/>
    <w:rsid w:val="006C2C41"/>
    <w:rsid w:val="006C2E13"/>
    <w:rsid w:val="006C2F88"/>
    <w:rsid w:val="006C3491"/>
    <w:rsid w:val="006C372C"/>
    <w:rsid w:val="006C386C"/>
    <w:rsid w:val="006C3D8A"/>
    <w:rsid w:val="006C44B6"/>
    <w:rsid w:val="006C50CF"/>
    <w:rsid w:val="006C531B"/>
    <w:rsid w:val="006C5758"/>
    <w:rsid w:val="006C59E6"/>
    <w:rsid w:val="006C5B56"/>
    <w:rsid w:val="006C6721"/>
    <w:rsid w:val="006C6B49"/>
    <w:rsid w:val="006C6CC1"/>
    <w:rsid w:val="006C6E58"/>
    <w:rsid w:val="006C744E"/>
    <w:rsid w:val="006C7BBC"/>
    <w:rsid w:val="006C7E36"/>
    <w:rsid w:val="006C7F10"/>
    <w:rsid w:val="006D0068"/>
    <w:rsid w:val="006D010C"/>
    <w:rsid w:val="006D052E"/>
    <w:rsid w:val="006D0E9C"/>
    <w:rsid w:val="006D10C6"/>
    <w:rsid w:val="006D14C5"/>
    <w:rsid w:val="006D1A00"/>
    <w:rsid w:val="006D1F67"/>
    <w:rsid w:val="006D2A68"/>
    <w:rsid w:val="006D3A1B"/>
    <w:rsid w:val="006D3A4B"/>
    <w:rsid w:val="006D3E08"/>
    <w:rsid w:val="006D3F35"/>
    <w:rsid w:val="006D3FFD"/>
    <w:rsid w:val="006D4A0D"/>
    <w:rsid w:val="006D4B20"/>
    <w:rsid w:val="006D54DD"/>
    <w:rsid w:val="006D566F"/>
    <w:rsid w:val="006D5CE7"/>
    <w:rsid w:val="006D6D5D"/>
    <w:rsid w:val="006D71CF"/>
    <w:rsid w:val="006D73E0"/>
    <w:rsid w:val="006D74CA"/>
    <w:rsid w:val="006D7656"/>
    <w:rsid w:val="006E02FA"/>
    <w:rsid w:val="006E04C7"/>
    <w:rsid w:val="006E04EA"/>
    <w:rsid w:val="006E07F3"/>
    <w:rsid w:val="006E1093"/>
    <w:rsid w:val="006E1188"/>
    <w:rsid w:val="006E1629"/>
    <w:rsid w:val="006E1A15"/>
    <w:rsid w:val="006E24F5"/>
    <w:rsid w:val="006E2559"/>
    <w:rsid w:val="006E2AFC"/>
    <w:rsid w:val="006E2F03"/>
    <w:rsid w:val="006E2F22"/>
    <w:rsid w:val="006E40F3"/>
    <w:rsid w:val="006E419D"/>
    <w:rsid w:val="006E4930"/>
    <w:rsid w:val="006E4C61"/>
    <w:rsid w:val="006E52A6"/>
    <w:rsid w:val="006E576C"/>
    <w:rsid w:val="006E68AF"/>
    <w:rsid w:val="006E6938"/>
    <w:rsid w:val="006E6985"/>
    <w:rsid w:val="006E6D41"/>
    <w:rsid w:val="006E6DC6"/>
    <w:rsid w:val="006E7AB0"/>
    <w:rsid w:val="006E7F56"/>
    <w:rsid w:val="006F00BC"/>
    <w:rsid w:val="006F03FC"/>
    <w:rsid w:val="006F0E49"/>
    <w:rsid w:val="006F0E56"/>
    <w:rsid w:val="006F0E6C"/>
    <w:rsid w:val="006F155C"/>
    <w:rsid w:val="006F233E"/>
    <w:rsid w:val="006F2621"/>
    <w:rsid w:val="006F2832"/>
    <w:rsid w:val="006F2A62"/>
    <w:rsid w:val="006F39B6"/>
    <w:rsid w:val="006F4322"/>
    <w:rsid w:val="006F44B4"/>
    <w:rsid w:val="006F4563"/>
    <w:rsid w:val="006F498D"/>
    <w:rsid w:val="006F502D"/>
    <w:rsid w:val="006F50EA"/>
    <w:rsid w:val="006F52FD"/>
    <w:rsid w:val="006F56A4"/>
    <w:rsid w:val="006F588E"/>
    <w:rsid w:val="006F637D"/>
    <w:rsid w:val="006F63F6"/>
    <w:rsid w:val="006F6787"/>
    <w:rsid w:val="006F67A4"/>
    <w:rsid w:val="006F6A2D"/>
    <w:rsid w:val="006F6BC0"/>
    <w:rsid w:val="006F72E9"/>
    <w:rsid w:val="006F7997"/>
    <w:rsid w:val="007000D3"/>
    <w:rsid w:val="007001F6"/>
    <w:rsid w:val="0070025B"/>
    <w:rsid w:val="0070076E"/>
    <w:rsid w:val="00700FE1"/>
    <w:rsid w:val="00701063"/>
    <w:rsid w:val="007013CD"/>
    <w:rsid w:val="007016E8"/>
    <w:rsid w:val="00701B48"/>
    <w:rsid w:val="00702311"/>
    <w:rsid w:val="00702329"/>
    <w:rsid w:val="00702CC4"/>
    <w:rsid w:val="0070327C"/>
    <w:rsid w:val="00703495"/>
    <w:rsid w:val="00703FD7"/>
    <w:rsid w:val="00704185"/>
    <w:rsid w:val="0070421B"/>
    <w:rsid w:val="00704352"/>
    <w:rsid w:val="00704839"/>
    <w:rsid w:val="00704B7E"/>
    <w:rsid w:val="00704C28"/>
    <w:rsid w:val="007051ED"/>
    <w:rsid w:val="00705482"/>
    <w:rsid w:val="00706534"/>
    <w:rsid w:val="0070787E"/>
    <w:rsid w:val="00707D1E"/>
    <w:rsid w:val="00707EBD"/>
    <w:rsid w:val="00707EF6"/>
    <w:rsid w:val="007106A6"/>
    <w:rsid w:val="007107DD"/>
    <w:rsid w:val="00710C69"/>
    <w:rsid w:val="00711011"/>
    <w:rsid w:val="007116EC"/>
    <w:rsid w:val="007117B5"/>
    <w:rsid w:val="0071194E"/>
    <w:rsid w:val="00711DCB"/>
    <w:rsid w:val="00712201"/>
    <w:rsid w:val="007123AE"/>
    <w:rsid w:val="00712576"/>
    <w:rsid w:val="00712687"/>
    <w:rsid w:val="00712EA5"/>
    <w:rsid w:val="00713F81"/>
    <w:rsid w:val="00714C77"/>
    <w:rsid w:val="007158D3"/>
    <w:rsid w:val="00715A6E"/>
    <w:rsid w:val="00716CD9"/>
    <w:rsid w:val="00716E18"/>
    <w:rsid w:val="00717059"/>
    <w:rsid w:val="0071758F"/>
    <w:rsid w:val="0072020C"/>
    <w:rsid w:val="007203AF"/>
    <w:rsid w:val="0072094E"/>
    <w:rsid w:val="00721128"/>
    <w:rsid w:val="0072118C"/>
    <w:rsid w:val="007217F7"/>
    <w:rsid w:val="0072271C"/>
    <w:rsid w:val="00722AE4"/>
    <w:rsid w:val="00723065"/>
    <w:rsid w:val="007235D9"/>
    <w:rsid w:val="007238F3"/>
    <w:rsid w:val="00723E55"/>
    <w:rsid w:val="00723E5B"/>
    <w:rsid w:val="00724390"/>
    <w:rsid w:val="00724CEB"/>
    <w:rsid w:val="00724D03"/>
    <w:rsid w:val="00724DEB"/>
    <w:rsid w:val="007252BB"/>
    <w:rsid w:val="007256D1"/>
    <w:rsid w:val="00725E95"/>
    <w:rsid w:val="00725EAA"/>
    <w:rsid w:val="00725EDE"/>
    <w:rsid w:val="007265F5"/>
    <w:rsid w:val="0072728A"/>
    <w:rsid w:val="007275D9"/>
    <w:rsid w:val="007276F0"/>
    <w:rsid w:val="007279A6"/>
    <w:rsid w:val="00730425"/>
    <w:rsid w:val="007304BA"/>
    <w:rsid w:val="007304CD"/>
    <w:rsid w:val="00731599"/>
    <w:rsid w:val="007320DA"/>
    <w:rsid w:val="00732999"/>
    <w:rsid w:val="00732B58"/>
    <w:rsid w:val="00732BA9"/>
    <w:rsid w:val="00733108"/>
    <w:rsid w:val="007335D8"/>
    <w:rsid w:val="00733B33"/>
    <w:rsid w:val="007341F4"/>
    <w:rsid w:val="00734297"/>
    <w:rsid w:val="00734342"/>
    <w:rsid w:val="00734431"/>
    <w:rsid w:val="007344C2"/>
    <w:rsid w:val="00734501"/>
    <w:rsid w:val="00734563"/>
    <w:rsid w:val="0073469C"/>
    <w:rsid w:val="007347CE"/>
    <w:rsid w:val="007349B6"/>
    <w:rsid w:val="00734BBA"/>
    <w:rsid w:val="00734C51"/>
    <w:rsid w:val="00735002"/>
    <w:rsid w:val="007350DB"/>
    <w:rsid w:val="007355F5"/>
    <w:rsid w:val="00735802"/>
    <w:rsid w:val="00735CCD"/>
    <w:rsid w:val="00735CF8"/>
    <w:rsid w:val="00735DD8"/>
    <w:rsid w:val="00736472"/>
    <w:rsid w:val="00736C0E"/>
    <w:rsid w:val="0073720E"/>
    <w:rsid w:val="00737440"/>
    <w:rsid w:val="00737583"/>
    <w:rsid w:val="00740125"/>
    <w:rsid w:val="00740BED"/>
    <w:rsid w:val="00741272"/>
    <w:rsid w:val="00741939"/>
    <w:rsid w:val="00741A3E"/>
    <w:rsid w:val="00741AC8"/>
    <w:rsid w:val="00742499"/>
    <w:rsid w:val="00742DB0"/>
    <w:rsid w:val="00743003"/>
    <w:rsid w:val="0074301C"/>
    <w:rsid w:val="00743852"/>
    <w:rsid w:val="007448CF"/>
    <w:rsid w:val="00745994"/>
    <w:rsid w:val="00745DF7"/>
    <w:rsid w:val="0074617F"/>
    <w:rsid w:val="007461F2"/>
    <w:rsid w:val="0074658B"/>
    <w:rsid w:val="007466F2"/>
    <w:rsid w:val="0074676E"/>
    <w:rsid w:val="0074705D"/>
    <w:rsid w:val="00747A09"/>
    <w:rsid w:val="00747A20"/>
    <w:rsid w:val="00747C1D"/>
    <w:rsid w:val="00747E0A"/>
    <w:rsid w:val="00750202"/>
    <w:rsid w:val="00750C27"/>
    <w:rsid w:val="00750E1B"/>
    <w:rsid w:val="00751A1A"/>
    <w:rsid w:val="00751AAB"/>
    <w:rsid w:val="00751C2A"/>
    <w:rsid w:val="00751E95"/>
    <w:rsid w:val="0075220D"/>
    <w:rsid w:val="007523EB"/>
    <w:rsid w:val="00752669"/>
    <w:rsid w:val="0075328F"/>
    <w:rsid w:val="00753623"/>
    <w:rsid w:val="00753A13"/>
    <w:rsid w:val="00753A46"/>
    <w:rsid w:val="00753BE6"/>
    <w:rsid w:val="00753C5D"/>
    <w:rsid w:val="00754203"/>
    <w:rsid w:val="00754757"/>
    <w:rsid w:val="0075506D"/>
    <w:rsid w:val="00755391"/>
    <w:rsid w:val="00756008"/>
    <w:rsid w:val="00756608"/>
    <w:rsid w:val="00756761"/>
    <w:rsid w:val="00756D4C"/>
    <w:rsid w:val="007570EE"/>
    <w:rsid w:val="007575AF"/>
    <w:rsid w:val="007575E3"/>
    <w:rsid w:val="00757B80"/>
    <w:rsid w:val="00757E28"/>
    <w:rsid w:val="00757FBE"/>
    <w:rsid w:val="0076064F"/>
    <w:rsid w:val="00760CD0"/>
    <w:rsid w:val="00760E7F"/>
    <w:rsid w:val="00761CA8"/>
    <w:rsid w:val="00762242"/>
    <w:rsid w:val="00762789"/>
    <w:rsid w:val="00762CD7"/>
    <w:rsid w:val="007631D7"/>
    <w:rsid w:val="007637D2"/>
    <w:rsid w:val="00763845"/>
    <w:rsid w:val="00763D3B"/>
    <w:rsid w:val="00763E0C"/>
    <w:rsid w:val="00764059"/>
    <w:rsid w:val="007645EA"/>
    <w:rsid w:val="00764B70"/>
    <w:rsid w:val="00764BBC"/>
    <w:rsid w:val="00764CD4"/>
    <w:rsid w:val="00764EEA"/>
    <w:rsid w:val="00765A3E"/>
    <w:rsid w:val="0076669A"/>
    <w:rsid w:val="00766A1D"/>
    <w:rsid w:val="00767470"/>
    <w:rsid w:val="007674D2"/>
    <w:rsid w:val="007678A2"/>
    <w:rsid w:val="00767B3A"/>
    <w:rsid w:val="00767BAF"/>
    <w:rsid w:val="00767EB1"/>
    <w:rsid w:val="00767FD8"/>
    <w:rsid w:val="00770379"/>
    <w:rsid w:val="007703DF"/>
    <w:rsid w:val="00770501"/>
    <w:rsid w:val="007707E4"/>
    <w:rsid w:val="00770AD3"/>
    <w:rsid w:val="00770AF1"/>
    <w:rsid w:val="00770BB2"/>
    <w:rsid w:val="00770CC4"/>
    <w:rsid w:val="00770E02"/>
    <w:rsid w:val="00770F6C"/>
    <w:rsid w:val="007711CF"/>
    <w:rsid w:val="007715A5"/>
    <w:rsid w:val="00771B07"/>
    <w:rsid w:val="00771D8E"/>
    <w:rsid w:val="00772604"/>
    <w:rsid w:val="00772999"/>
    <w:rsid w:val="00773096"/>
    <w:rsid w:val="0077312C"/>
    <w:rsid w:val="00774301"/>
    <w:rsid w:val="007743FF"/>
    <w:rsid w:val="007750A9"/>
    <w:rsid w:val="0077533B"/>
    <w:rsid w:val="007753B6"/>
    <w:rsid w:val="007765F8"/>
    <w:rsid w:val="00776B46"/>
    <w:rsid w:val="00780091"/>
    <w:rsid w:val="00780641"/>
    <w:rsid w:val="00780757"/>
    <w:rsid w:val="00780A15"/>
    <w:rsid w:val="00780A8F"/>
    <w:rsid w:val="00780EA0"/>
    <w:rsid w:val="007813E7"/>
    <w:rsid w:val="0078184D"/>
    <w:rsid w:val="00781C12"/>
    <w:rsid w:val="00781E06"/>
    <w:rsid w:val="00782399"/>
    <w:rsid w:val="007823FB"/>
    <w:rsid w:val="00782796"/>
    <w:rsid w:val="007827E6"/>
    <w:rsid w:val="00782927"/>
    <w:rsid w:val="00782C89"/>
    <w:rsid w:val="007830BA"/>
    <w:rsid w:val="007835E1"/>
    <w:rsid w:val="007837B0"/>
    <w:rsid w:val="007839D5"/>
    <w:rsid w:val="00783B00"/>
    <w:rsid w:val="00783D8A"/>
    <w:rsid w:val="007842E6"/>
    <w:rsid w:val="0078435F"/>
    <w:rsid w:val="00784C35"/>
    <w:rsid w:val="0078530D"/>
    <w:rsid w:val="00785D93"/>
    <w:rsid w:val="00786432"/>
    <w:rsid w:val="007868A5"/>
    <w:rsid w:val="007873F3"/>
    <w:rsid w:val="007874FE"/>
    <w:rsid w:val="0078770E"/>
    <w:rsid w:val="00787DAD"/>
    <w:rsid w:val="00790675"/>
    <w:rsid w:val="00790AF7"/>
    <w:rsid w:val="00790B22"/>
    <w:rsid w:val="007916C0"/>
    <w:rsid w:val="007919DC"/>
    <w:rsid w:val="00792151"/>
    <w:rsid w:val="00792220"/>
    <w:rsid w:val="00792D8A"/>
    <w:rsid w:val="0079358E"/>
    <w:rsid w:val="007936EA"/>
    <w:rsid w:val="0079384D"/>
    <w:rsid w:val="0079412A"/>
    <w:rsid w:val="0079436F"/>
    <w:rsid w:val="00794621"/>
    <w:rsid w:val="00794E2D"/>
    <w:rsid w:val="007951FF"/>
    <w:rsid w:val="007954A6"/>
    <w:rsid w:val="00795BB2"/>
    <w:rsid w:val="00795DD7"/>
    <w:rsid w:val="007966E4"/>
    <w:rsid w:val="0079771D"/>
    <w:rsid w:val="00797820"/>
    <w:rsid w:val="00797940"/>
    <w:rsid w:val="007979A6"/>
    <w:rsid w:val="00797AF2"/>
    <w:rsid w:val="00797F7B"/>
    <w:rsid w:val="007A03E1"/>
    <w:rsid w:val="007A060B"/>
    <w:rsid w:val="007A0C41"/>
    <w:rsid w:val="007A0E35"/>
    <w:rsid w:val="007A164C"/>
    <w:rsid w:val="007A178E"/>
    <w:rsid w:val="007A1870"/>
    <w:rsid w:val="007A1975"/>
    <w:rsid w:val="007A1BCD"/>
    <w:rsid w:val="007A1EE8"/>
    <w:rsid w:val="007A21F6"/>
    <w:rsid w:val="007A23DF"/>
    <w:rsid w:val="007A3098"/>
    <w:rsid w:val="007A32F8"/>
    <w:rsid w:val="007A3302"/>
    <w:rsid w:val="007A37C3"/>
    <w:rsid w:val="007A3E8E"/>
    <w:rsid w:val="007A4C22"/>
    <w:rsid w:val="007A518F"/>
    <w:rsid w:val="007A523A"/>
    <w:rsid w:val="007A56D7"/>
    <w:rsid w:val="007A58AB"/>
    <w:rsid w:val="007A5977"/>
    <w:rsid w:val="007A5B3E"/>
    <w:rsid w:val="007A5F3D"/>
    <w:rsid w:val="007A6216"/>
    <w:rsid w:val="007A6694"/>
    <w:rsid w:val="007A671E"/>
    <w:rsid w:val="007A713A"/>
    <w:rsid w:val="007A723A"/>
    <w:rsid w:val="007A74D4"/>
    <w:rsid w:val="007A7739"/>
    <w:rsid w:val="007A777D"/>
    <w:rsid w:val="007A793F"/>
    <w:rsid w:val="007A79C8"/>
    <w:rsid w:val="007A7A5B"/>
    <w:rsid w:val="007A7CC7"/>
    <w:rsid w:val="007A7F17"/>
    <w:rsid w:val="007B010B"/>
    <w:rsid w:val="007B0DBF"/>
    <w:rsid w:val="007B0FE5"/>
    <w:rsid w:val="007B10BC"/>
    <w:rsid w:val="007B11E2"/>
    <w:rsid w:val="007B1427"/>
    <w:rsid w:val="007B1A98"/>
    <w:rsid w:val="007B1E11"/>
    <w:rsid w:val="007B21CC"/>
    <w:rsid w:val="007B2275"/>
    <w:rsid w:val="007B2391"/>
    <w:rsid w:val="007B2D00"/>
    <w:rsid w:val="007B396E"/>
    <w:rsid w:val="007B3A6B"/>
    <w:rsid w:val="007B42EB"/>
    <w:rsid w:val="007B4B0E"/>
    <w:rsid w:val="007B4DAD"/>
    <w:rsid w:val="007B4E95"/>
    <w:rsid w:val="007B54D8"/>
    <w:rsid w:val="007B5BBE"/>
    <w:rsid w:val="007B5D3B"/>
    <w:rsid w:val="007B6BBD"/>
    <w:rsid w:val="007B6CDE"/>
    <w:rsid w:val="007C0778"/>
    <w:rsid w:val="007C0DA2"/>
    <w:rsid w:val="007C0F16"/>
    <w:rsid w:val="007C11A4"/>
    <w:rsid w:val="007C127C"/>
    <w:rsid w:val="007C13E8"/>
    <w:rsid w:val="007C1825"/>
    <w:rsid w:val="007C1BB9"/>
    <w:rsid w:val="007C1BDB"/>
    <w:rsid w:val="007C2C5C"/>
    <w:rsid w:val="007C2C80"/>
    <w:rsid w:val="007C2FC8"/>
    <w:rsid w:val="007C34E7"/>
    <w:rsid w:val="007C3D22"/>
    <w:rsid w:val="007C45F8"/>
    <w:rsid w:val="007C48BC"/>
    <w:rsid w:val="007C48CC"/>
    <w:rsid w:val="007C4AB0"/>
    <w:rsid w:val="007C4DAB"/>
    <w:rsid w:val="007C524B"/>
    <w:rsid w:val="007C5E8C"/>
    <w:rsid w:val="007C6082"/>
    <w:rsid w:val="007C60D3"/>
    <w:rsid w:val="007C6322"/>
    <w:rsid w:val="007C652A"/>
    <w:rsid w:val="007C65A3"/>
    <w:rsid w:val="007C6789"/>
    <w:rsid w:val="007C6CCA"/>
    <w:rsid w:val="007C738F"/>
    <w:rsid w:val="007C793D"/>
    <w:rsid w:val="007D0814"/>
    <w:rsid w:val="007D089B"/>
    <w:rsid w:val="007D1459"/>
    <w:rsid w:val="007D1DA8"/>
    <w:rsid w:val="007D1DAA"/>
    <w:rsid w:val="007D245C"/>
    <w:rsid w:val="007D284C"/>
    <w:rsid w:val="007D2A24"/>
    <w:rsid w:val="007D2E37"/>
    <w:rsid w:val="007D370F"/>
    <w:rsid w:val="007D3AA2"/>
    <w:rsid w:val="007D3C72"/>
    <w:rsid w:val="007D4545"/>
    <w:rsid w:val="007D50FB"/>
    <w:rsid w:val="007D54C8"/>
    <w:rsid w:val="007D5518"/>
    <w:rsid w:val="007D5AEB"/>
    <w:rsid w:val="007D608F"/>
    <w:rsid w:val="007D670E"/>
    <w:rsid w:val="007D6AF1"/>
    <w:rsid w:val="007D6D85"/>
    <w:rsid w:val="007D6E42"/>
    <w:rsid w:val="007E0394"/>
    <w:rsid w:val="007E0C53"/>
    <w:rsid w:val="007E0DB2"/>
    <w:rsid w:val="007E13B7"/>
    <w:rsid w:val="007E1F2D"/>
    <w:rsid w:val="007E224A"/>
    <w:rsid w:val="007E2844"/>
    <w:rsid w:val="007E2E85"/>
    <w:rsid w:val="007E3316"/>
    <w:rsid w:val="007E38C1"/>
    <w:rsid w:val="007E422D"/>
    <w:rsid w:val="007E4714"/>
    <w:rsid w:val="007E4A58"/>
    <w:rsid w:val="007E4AE2"/>
    <w:rsid w:val="007E52A1"/>
    <w:rsid w:val="007E5C7E"/>
    <w:rsid w:val="007E5F3A"/>
    <w:rsid w:val="007E60F4"/>
    <w:rsid w:val="007E6188"/>
    <w:rsid w:val="007E6527"/>
    <w:rsid w:val="007E6E1C"/>
    <w:rsid w:val="007E6E3C"/>
    <w:rsid w:val="007E7A9A"/>
    <w:rsid w:val="007F022D"/>
    <w:rsid w:val="007F065E"/>
    <w:rsid w:val="007F1299"/>
    <w:rsid w:val="007F14AD"/>
    <w:rsid w:val="007F151B"/>
    <w:rsid w:val="007F185B"/>
    <w:rsid w:val="007F18E3"/>
    <w:rsid w:val="007F193B"/>
    <w:rsid w:val="007F1B3E"/>
    <w:rsid w:val="007F1DD6"/>
    <w:rsid w:val="007F1E7B"/>
    <w:rsid w:val="007F1EC9"/>
    <w:rsid w:val="007F2437"/>
    <w:rsid w:val="007F2AE0"/>
    <w:rsid w:val="007F2C79"/>
    <w:rsid w:val="007F318F"/>
    <w:rsid w:val="007F375E"/>
    <w:rsid w:val="007F3FD2"/>
    <w:rsid w:val="007F4131"/>
    <w:rsid w:val="007F41A5"/>
    <w:rsid w:val="007F42FF"/>
    <w:rsid w:val="007F44D6"/>
    <w:rsid w:val="007F45CF"/>
    <w:rsid w:val="007F4601"/>
    <w:rsid w:val="007F499D"/>
    <w:rsid w:val="007F511B"/>
    <w:rsid w:val="007F5E34"/>
    <w:rsid w:val="007F5E74"/>
    <w:rsid w:val="007F5EAB"/>
    <w:rsid w:val="007F61F3"/>
    <w:rsid w:val="007F61FB"/>
    <w:rsid w:val="007F662E"/>
    <w:rsid w:val="007F6AA5"/>
    <w:rsid w:val="007F6CB2"/>
    <w:rsid w:val="007F6E6B"/>
    <w:rsid w:val="007F6ED7"/>
    <w:rsid w:val="007F719B"/>
    <w:rsid w:val="007F7480"/>
    <w:rsid w:val="007F7FB5"/>
    <w:rsid w:val="008003B3"/>
    <w:rsid w:val="00800821"/>
    <w:rsid w:val="0080087F"/>
    <w:rsid w:val="00800915"/>
    <w:rsid w:val="00800C31"/>
    <w:rsid w:val="00800DDF"/>
    <w:rsid w:val="00800EF0"/>
    <w:rsid w:val="0080170D"/>
    <w:rsid w:val="008017A2"/>
    <w:rsid w:val="0080196B"/>
    <w:rsid w:val="00801D20"/>
    <w:rsid w:val="00802A3F"/>
    <w:rsid w:val="00802BC3"/>
    <w:rsid w:val="0080305E"/>
    <w:rsid w:val="00803968"/>
    <w:rsid w:val="008046AC"/>
    <w:rsid w:val="00804ECF"/>
    <w:rsid w:val="008052BF"/>
    <w:rsid w:val="00805A93"/>
    <w:rsid w:val="00805C23"/>
    <w:rsid w:val="00805DDB"/>
    <w:rsid w:val="00805FB2"/>
    <w:rsid w:val="00806873"/>
    <w:rsid w:val="008069A9"/>
    <w:rsid w:val="00806ECC"/>
    <w:rsid w:val="0080721D"/>
    <w:rsid w:val="008077AD"/>
    <w:rsid w:val="008077BF"/>
    <w:rsid w:val="008078FF"/>
    <w:rsid w:val="00807E91"/>
    <w:rsid w:val="00807FF6"/>
    <w:rsid w:val="00810419"/>
    <w:rsid w:val="0081052C"/>
    <w:rsid w:val="00810947"/>
    <w:rsid w:val="00810ADB"/>
    <w:rsid w:val="00810CF5"/>
    <w:rsid w:val="00810DE0"/>
    <w:rsid w:val="008110ED"/>
    <w:rsid w:val="00811522"/>
    <w:rsid w:val="00811539"/>
    <w:rsid w:val="00811650"/>
    <w:rsid w:val="0081169D"/>
    <w:rsid w:val="00811A94"/>
    <w:rsid w:val="00811D95"/>
    <w:rsid w:val="00812178"/>
    <w:rsid w:val="008129F9"/>
    <w:rsid w:val="00812DB5"/>
    <w:rsid w:val="008134DC"/>
    <w:rsid w:val="008136F2"/>
    <w:rsid w:val="008138CD"/>
    <w:rsid w:val="00813994"/>
    <w:rsid w:val="00813E84"/>
    <w:rsid w:val="00813FED"/>
    <w:rsid w:val="008141F4"/>
    <w:rsid w:val="00814319"/>
    <w:rsid w:val="00814454"/>
    <w:rsid w:val="00814A28"/>
    <w:rsid w:val="00814B5E"/>
    <w:rsid w:val="00814C5A"/>
    <w:rsid w:val="00815159"/>
    <w:rsid w:val="00815203"/>
    <w:rsid w:val="008153D3"/>
    <w:rsid w:val="0081545C"/>
    <w:rsid w:val="0081545F"/>
    <w:rsid w:val="00815530"/>
    <w:rsid w:val="008158FC"/>
    <w:rsid w:val="00815A71"/>
    <w:rsid w:val="00815DD5"/>
    <w:rsid w:val="008163B9"/>
    <w:rsid w:val="0081649E"/>
    <w:rsid w:val="008167FE"/>
    <w:rsid w:val="00816822"/>
    <w:rsid w:val="00816D31"/>
    <w:rsid w:val="008178E5"/>
    <w:rsid w:val="00817B62"/>
    <w:rsid w:val="00817E55"/>
    <w:rsid w:val="00817EF5"/>
    <w:rsid w:val="008200B9"/>
    <w:rsid w:val="0082046A"/>
    <w:rsid w:val="00820E77"/>
    <w:rsid w:val="00820EF3"/>
    <w:rsid w:val="0082154E"/>
    <w:rsid w:val="00821689"/>
    <w:rsid w:val="00821992"/>
    <w:rsid w:val="00821DE9"/>
    <w:rsid w:val="00821F25"/>
    <w:rsid w:val="0082245B"/>
    <w:rsid w:val="0082249C"/>
    <w:rsid w:val="00822678"/>
    <w:rsid w:val="00822AC7"/>
    <w:rsid w:val="00823624"/>
    <w:rsid w:val="00823BB0"/>
    <w:rsid w:val="00824318"/>
    <w:rsid w:val="008243C7"/>
    <w:rsid w:val="0082487B"/>
    <w:rsid w:val="008249ED"/>
    <w:rsid w:val="00824B49"/>
    <w:rsid w:val="0082566D"/>
    <w:rsid w:val="0082589F"/>
    <w:rsid w:val="008258D9"/>
    <w:rsid w:val="00825F2B"/>
    <w:rsid w:val="008265A0"/>
    <w:rsid w:val="008267F8"/>
    <w:rsid w:val="00826BFA"/>
    <w:rsid w:val="0082703E"/>
    <w:rsid w:val="00827936"/>
    <w:rsid w:val="00827B16"/>
    <w:rsid w:val="008312FF"/>
    <w:rsid w:val="00831865"/>
    <w:rsid w:val="00831A7B"/>
    <w:rsid w:val="0083211A"/>
    <w:rsid w:val="0083289C"/>
    <w:rsid w:val="008328B2"/>
    <w:rsid w:val="008330BE"/>
    <w:rsid w:val="008331EA"/>
    <w:rsid w:val="008334CE"/>
    <w:rsid w:val="00833931"/>
    <w:rsid w:val="00833CA6"/>
    <w:rsid w:val="00834716"/>
    <w:rsid w:val="00834891"/>
    <w:rsid w:val="00834E67"/>
    <w:rsid w:val="00835247"/>
    <w:rsid w:val="008355F2"/>
    <w:rsid w:val="00835FAE"/>
    <w:rsid w:val="0083600C"/>
    <w:rsid w:val="008369AF"/>
    <w:rsid w:val="00836E38"/>
    <w:rsid w:val="00836F3C"/>
    <w:rsid w:val="0083740D"/>
    <w:rsid w:val="008376A1"/>
    <w:rsid w:val="00837FFE"/>
    <w:rsid w:val="00840365"/>
    <w:rsid w:val="0084081A"/>
    <w:rsid w:val="0084087D"/>
    <w:rsid w:val="008408D4"/>
    <w:rsid w:val="00840D45"/>
    <w:rsid w:val="00841529"/>
    <w:rsid w:val="008423B3"/>
    <w:rsid w:val="0084269D"/>
    <w:rsid w:val="00842B83"/>
    <w:rsid w:val="00843535"/>
    <w:rsid w:val="00843666"/>
    <w:rsid w:val="008439DC"/>
    <w:rsid w:val="00843EB8"/>
    <w:rsid w:val="008448F1"/>
    <w:rsid w:val="0084499A"/>
    <w:rsid w:val="008449FB"/>
    <w:rsid w:val="0084572B"/>
    <w:rsid w:val="00846680"/>
    <w:rsid w:val="00846750"/>
    <w:rsid w:val="0084691F"/>
    <w:rsid w:val="00847288"/>
    <w:rsid w:val="00847325"/>
    <w:rsid w:val="0084782F"/>
    <w:rsid w:val="0084795B"/>
    <w:rsid w:val="00850034"/>
    <w:rsid w:val="00850355"/>
    <w:rsid w:val="008507A9"/>
    <w:rsid w:val="008508E8"/>
    <w:rsid w:val="00850901"/>
    <w:rsid w:val="008509FA"/>
    <w:rsid w:val="00850A48"/>
    <w:rsid w:val="00850B26"/>
    <w:rsid w:val="008511CD"/>
    <w:rsid w:val="00851320"/>
    <w:rsid w:val="008517A8"/>
    <w:rsid w:val="00851DA5"/>
    <w:rsid w:val="00851E32"/>
    <w:rsid w:val="00851ECF"/>
    <w:rsid w:val="00852AA5"/>
    <w:rsid w:val="0085306D"/>
    <w:rsid w:val="00853108"/>
    <w:rsid w:val="00853F32"/>
    <w:rsid w:val="00854050"/>
    <w:rsid w:val="00855310"/>
    <w:rsid w:val="00855603"/>
    <w:rsid w:val="00855AA1"/>
    <w:rsid w:val="00855B69"/>
    <w:rsid w:val="00855CC2"/>
    <w:rsid w:val="00855F31"/>
    <w:rsid w:val="0085693B"/>
    <w:rsid w:val="00856DAB"/>
    <w:rsid w:val="00857251"/>
    <w:rsid w:val="00860870"/>
    <w:rsid w:val="00860914"/>
    <w:rsid w:val="00860BA5"/>
    <w:rsid w:val="00860D61"/>
    <w:rsid w:val="008610B9"/>
    <w:rsid w:val="00861218"/>
    <w:rsid w:val="0086122A"/>
    <w:rsid w:val="00861350"/>
    <w:rsid w:val="00861B33"/>
    <w:rsid w:val="0086244B"/>
    <w:rsid w:val="008625E0"/>
    <w:rsid w:val="008629FB"/>
    <w:rsid w:val="00862A67"/>
    <w:rsid w:val="00862F17"/>
    <w:rsid w:val="00863478"/>
    <w:rsid w:val="00864301"/>
    <w:rsid w:val="00864709"/>
    <w:rsid w:val="00864BA3"/>
    <w:rsid w:val="00864F0E"/>
    <w:rsid w:val="00865071"/>
    <w:rsid w:val="00865E9B"/>
    <w:rsid w:val="00865ED4"/>
    <w:rsid w:val="008660C0"/>
    <w:rsid w:val="00866504"/>
    <w:rsid w:val="0086690F"/>
    <w:rsid w:val="008671E2"/>
    <w:rsid w:val="00867DB1"/>
    <w:rsid w:val="0087050B"/>
    <w:rsid w:val="00870643"/>
    <w:rsid w:val="0087113B"/>
    <w:rsid w:val="00871197"/>
    <w:rsid w:val="008713D5"/>
    <w:rsid w:val="008716BE"/>
    <w:rsid w:val="00871E59"/>
    <w:rsid w:val="00871FC8"/>
    <w:rsid w:val="00872478"/>
    <w:rsid w:val="00872662"/>
    <w:rsid w:val="008727E4"/>
    <w:rsid w:val="00872AE1"/>
    <w:rsid w:val="00872C52"/>
    <w:rsid w:val="00872D0D"/>
    <w:rsid w:val="00872D96"/>
    <w:rsid w:val="00873896"/>
    <w:rsid w:val="00873D33"/>
    <w:rsid w:val="008746A1"/>
    <w:rsid w:val="008746D1"/>
    <w:rsid w:val="0087557F"/>
    <w:rsid w:val="008756DA"/>
    <w:rsid w:val="00875B63"/>
    <w:rsid w:val="0087600C"/>
    <w:rsid w:val="008767EC"/>
    <w:rsid w:val="008770CD"/>
    <w:rsid w:val="008775F4"/>
    <w:rsid w:val="0087782B"/>
    <w:rsid w:val="00877CED"/>
    <w:rsid w:val="00880277"/>
    <w:rsid w:val="008808E0"/>
    <w:rsid w:val="008811A2"/>
    <w:rsid w:val="00881295"/>
    <w:rsid w:val="008812D2"/>
    <w:rsid w:val="00881695"/>
    <w:rsid w:val="008816D8"/>
    <w:rsid w:val="008818C1"/>
    <w:rsid w:val="00881A32"/>
    <w:rsid w:val="00881AD8"/>
    <w:rsid w:val="00881EA7"/>
    <w:rsid w:val="0088208F"/>
    <w:rsid w:val="008822D4"/>
    <w:rsid w:val="008827A2"/>
    <w:rsid w:val="008828C4"/>
    <w:rsid w:val="00882ADB"/>
    <w:rsid w:val="00882DDB"/>
    <w:rsid w:val="00882F2D"/>
    <w:rsid w:val="0088360C"/>
    <w:rsid w:val="008837CE"/>
    <w:rsid w:val="00883961"/>
    <w:rsid w:val="00884625"/>
    <w:rsid w:val="00884A72"/>
    <w:rsid w:val="00884AC9"/>
    <w:rsid w:val="00884DA7"/>
    <w:rsid w:val="00885184"/>
    <w:rsid w:val="00885B27"/>
    <w:rsid w:val="0088696F"/>
    <w:rsid w:val="00886A63"/>
    <w:rsid w:val="00886BFB"/>
    <w:rsid w:val="00886EAC"/>
    <w:rsid w:val="00886F2F"/>
    <w:rsid w:val="00887015"/>
    <w:rsid w:val="008870B6"/>
    <w:rsid w:val="008872F2"/>
    <w:rsid w:val="0088776B"/>
    <w:rsid w:val="008901F9"/>
    <w:rsid w:val="008904CB"/>
    <w:rsid w:val="00890750"/>
    <w:rsid w:val="0089083F"/>
    <w:rsid w:val="00890C57"/>
    <w:rsid w:val="008916FA"/>
    <w:rsid w:val="00891835"/>
    <w:rsid w:val="00891AE0"/>
    <w:rsid w:val="00891C9B"/>
    <w:rsid w:val="00892082"/>
    <w:rsid w:val="00892083"/>
    <w:rsid w:val="008921D4"/>
    <w:rsid w:val="00892387"/>
    <w:rsid w:val="008929D0"/>
    <w:rsid w:val="00892DC7"/>
    <w:rsid w:val="00893AF6"/>
    <w:rsid w:val="00893B13"/>
    <w:rsid w:val="0089447C"/>
    <w:rsid w:val="008949E2"/>
    <w:rsid w:val="00894ACF"/>
    <w:rsid w:val="00894FEC"/>
    <w:rsid w:val="008956B5"/>
    <w:rsid w:val="00895826"/>
    <w:rsid w:val="00895AFB"/>
    <w:rsid w:val="00895D9E"/>
    <w:rsid w:val="00895F24"/>
    <w:rsid w:val="008968B6"/>
    <w:rsid w:val="00896E1D"/>
    <w:rsid w:val="0089706E"/>
    <w:rsid w:val="00897485"/>
    <w:rsid w:val="00897735"/>
    <w:rsid w:val="008A0080"/>
    <w:rsid w:val="008A07CD"/>
    <w:rsid w:val="008A0800"/>
    <w:rsid w:val="008A0D80"/>
    <w:rsid w:val="008A0E0B"/>
    <w:rsid w:val="008A10B6"/>
    <w:rsid w:val="008A1A91"/>
    <w:rsid w:val="008A1C92"/>
    <w:rsid w:val="008A2C6E"/>
    <w:rsid w:val="008A3067"/>
    <w:rsid w:val="008A30FB"/>
    <w:rsid w:val="008A310E"/>
    <w:rsid w:val="008A317E"/>
    <w:rsid w:val="008A32ED"/>
    <w:rsid w:val="008A3314"/>
    <w:rsid w:val="008A33BD"/>
    <w:rsid w:val="008A33EF"/>
    <w:rsid w:val="008A3589"/>
    <w:rsid w:val="008A35B4"/>
    <w:rsid w:val="008A388C"/>
    <w:rsid w:val="008A390C"/>
    <w:rsid w:val="008A3E6B"/>
    <w:rsid w:val="008A427E"/>
    <w:rsid w:val="008A43F3"/>
    <w:rsid w:val="008A570B"/>
    <w:rsid w:val="008A5835"/>
    <w:rsid w:val="008A5B59"/>
    <w:rsid w:val="008A6874"/>
    <w:rsid w:val="008A6AA1"/>
    <w:rsid w:val="008A6E0B"/>
    <w:rsid w:val="008A6EC1"/>
    <w:rsid w:val="008A7EE6"/>
    <w:rsid w:val="008B0436"/>
    <w:rsid w:val="008B05F3"/>
    <w:rsid w:val="008B081B"/>
    <w:rsid w:val="008B0959"/>
    <w:rsid w:val="008B1288"/>
    <w:rsid w:val="008B15EB"/>
    <w:rsid w:val="008B1BDA"/>
    <w:rsid w:val="008B1F06"/>
    <w:rsid w:val="008B1F39"/>
    <w:rsid w:val="008B25EA"/>
    <w:rsid w:val="008B26EB"/>
    <w:rsid w:val="008B26F1"/>
    <w:rsid w:val="008B26FE"/>
    <w:rsid w:val="008B289A"/>
    <w:rsid w:val="008B28C9"/>
    <w:rsid w:val="008B3E41"/>
    <w:rsid w:val="008B40B8"/>
    <w:rsid w:val="008B44D5"/>
    <w:rsid w:val="008B4901"/>
    <w:rsid w:val="008B49BA"/>
    <w:rsid w:val="008B4A40"/>
    <w:rsid w:val="008B4F40"/>
    <w:rsid w:val="008B51C2"/>
    <w:rsid w:val="008B59F9"/>
    <w:rsid w:val="008B5E7C"/>
    <w:rsid w:val="008B6163"/>
    <w:rsid w:val="008B6221"/>
    <w:rsid w:val="008B637B"/>
    <w:rsid w:val="008B6DD9"/>
    <w:rsid w:val="008B7359"/>
    <w:rsid w:val="008B73FE"/>
    <w:rsid w:val="008B768B"/>
    <w:rsid w:val="008B783C"/>
    <w:rsid w:val="008B7F43"/>
    <w:rsid w:val="008C0199"/>
    <w:rsid w:val="008C0CE7"/>
    <w:rsid w:val="008C11FD"/>
    <w:rsid w:val="008C170A"/>
    <w:rsid w:val="008C199E"/>
    <w:rsid w:val="008C216B"/>
    <w:rsid w:val="008C235D"/>
    <w:rsid w:val="008C2E23"/>
    <w:rsid w:val="008C3020"/>
    <w:rsid w:val="008C3078"/>
    <w:rsid w:val="008C33CF"/>
    <w:rsid w:val="008C3B74"/>
    <w:rsid w:val="008C48D1"/>
    <w:rsid w:val="008C491C"/>
    <w:rsid w:val="008C4B48"/>
    <w:rsid w:val="008C537E"/>
    <w:rsid w:val="008C5963"/>
    <w:rsid w:val="008C5D2B"/>
    <w:rsid w:val="008C5E83"/>
    <w:rsid w:val="008C5ED9"/>
    <w:rsid w:val="008C5F9F"/>
    <w:rsid w:val="008C5FC6"/>
    <w:rsid w:val="008C63B6"/>
    <w:rsid w:val="008C69C1"/>
    <w:rsid w:val="008C712A"/>
    <w:rsid w:val="008C7144"/>
    <w:rsid w:val="008C7A1E"/>
    <w:rsid w:val="008C7D0A"/>
    <w:rsid w:val="008D001E"/>
    <w:rsid w:val="008D06BF"/>
    <w:rsid w:val="008D0F06"/>
    <w:rsid w:val="008D2242"/>
    <w:rsid w:val="008D22CA"/>
    <w:rsid w:val="008D2918"/>
    <w:rsid w:val="008D29E0"/>
    <w:rsid w:val="008D32C1"/>
    <w:rsid w:val="008D3418"/>
    <w:rsid w:val="008D38FF"/>
    <w:rsid w:val="008D3DCF"/>
    <w:rsid w:val="008D3FEB"/>
    <w:rsid w:val="008D4163"/>
    <w:rsid w:val="008D5CDE"/>
    <w:rsid w:val="008D66DC"/>
    <w:rsid w:val="008D6C09"/>
    <w:rsid w:val="008D6E20"/>
    <w:rsid w:val="008E0DB8"/>
    <w:rsid w:val="008E13B9"/>
    <w:rsid w:val="008E1B53"/>
    <w:rsid w:val="008E2261"/>
    <w:rsid w:val="008E28CF"/>
    <w:rsid w:val="008E2E61"/>
    <w:rsid w:val="008E2F5B"/>
    <w:rsid w:val="008E3102"/>
    <w:rsid w:val="008E3103"/>
    <w:rsid w:val="008E317F"/>
    <w:rsid w:val="008E3520"/>
    <w:rsid w:val="008E3ABC"/>
    <w:rsid w:val="008E3E87"/>
    <w:rsid w:val="008E404D"/>
    <w:rsid w:val="008E4879"/>
    <w:rsid w:val="008E50A9"/>
    <w:rsid w:val="008E5185"/>
    <w:rsid w:val="008E54A6"/>
    <w:rsid w:val="008E564F"/>
    <w:rsid w:val="008E5A4E"/>
    <w:rsid w:val="008E70A3"/>
    <w:rsid w:val="008E7217"/>
    <w:rsid w:val="008E7441"/>
    <w:rsid w:val="008E7C49"/>
    <w:rsid w:val="008E7FC4"/>
    <w:rsid w:val="008F010D"/>
    <w:rsid w:val="008F02BD"/>
    <w:rsid w:val="008F0442"/>
    <w:rsid w:val="008F0613"/>
    <w:rsid w:val="008F0D58"/>
    <w:rsid w:val="008F0E00"/>
    <w:rsid w:val="008F0F08"/>
    <w:rsid w:val="008F14CD"/>
    <w:rsid w:val="008F153D"/>
    <w:rsid w:val="008F15D0"/>
    <w:rsid w:val="008F2069"/>
    <w:rsid w:val="008F2FC0"/>
    <w:rsid w:val="008F37CA"/>
    <w:rsid w:val="008F414F"/>
    <w:rsid w:val="008F45FC"/>
    <w:rsid w:val="008F4673"/>
    <w:rsid w:val="008F5209"/>
    <w:rsid w:val="008F53B1"/>
    <w:rsid w:val="008F709C"/>
    <w:rsid w:val="008F7347"/>
    <w:rsid w:val="008F73A6"/>
    <w:rsid w:val="008F747B"/>
    <w:rsid w:val="008F79D7"/>
    <w:rsid w:val="00900047"/>
    <w:rsid w:val="00900D40"/>
    <w:rsid w:val="0090129F"/>
    <w:rsid w:val="00901447"/>
    <w:rsid w:val="00901E47"/>
    <w:rsid w:val="009020A9"/>
    <w:rsid w:val="00902A5E"/>
    <w:rsid w:val="0090352A"/>
    <w:rsid w:val="0090388C"/>
    <w:rsid w:val="00903AD2"/>
    <w:rsid w:val="00903CD9"/>
    <w:rsid w:val="00904201"/>
    <w:rsid w:val="00904403"/>
    <w:rsid w:val="009051B4"/>
    <w:rsid w:val="0090542C"/>
    <w:rsid w:val="0090559B"/>
    <w:rsid w:val="009060D8"/>
    <w:rsid w:val="009060FE"/>
    <w:rsid w:val="0090624A"/>
    <w:rsid w:val="00906404"/>
    <w:rsid w:val="00906BB9"/>
    <w:rsid w:val="00906BDF"/>
    <w:rsid w:val="00906C51"/>
    <w:rsid w:val="00906D21"/>
    <w:rsid w:val="009073DF"/>
    <w:rsid w:val="009076A1"/>
    <w:rsid w:val="009076BF"/>
    <w:rsid w:val="009076C2"/>
    <w:rsid w:val="009079D1"/>
    <w:rsid w:val="00910A8D"/>
    <w:rsid w:val="009110C7"/>
    <w:rsid w:val="009114E1"/>
    <w:rsid w:val="00911C58"/>
    <w:rsid w:val="00911D70"/>
    <w:rsid w:val="00912011"/>
    <w:rsid w:val="009122DD"/>
    <w:rsid w:val="009127AF"/>
    <w:rsid w:val="009128B3"/>
    <w:rsid w:val="00912F3C"/>
    <w:rsid w:val="00913608"/>
    <w:rsid w:val="00913C64"/>
    <w:rsid w:val="00913DCB"/>
    <w:rsid w:val="00913E86"/>
    <w:rsid w:val="00915E13"/>
    <w:rsid w:val="0091658A"/>
    <w:rsid w:val="009167D1"/>
    <w:rsid w:val="00917956"/>
    <w:rsid w:val="00920D89"/>
    <w:rsid w:val="00921D56"/>
    <w:rsid w:val="0092228D"/>
    <w:rsid w:val="00923170"/>
    <w:rsid w:val="00923503"/>
    <w:rsid w:val="00923745"/>
    <w:rsid w:val="00923CC6"/>
    <w:rsid w:val="00923CEA"/>
    <w:rsid w:val="00924055"/>
    <w:rsid w:val="00924854"/>
    <w:rsid w:val="00924DA9"/>
    <w:rsid w:val="00925520"/>
    <w:rsid w:val="00925C3E"/>
    <w:rsid w:val="00925EA8"/>
    <w:rsid w:val="00926BBF"/>
    <w:rsid w:val="0092727C"/>
    <w:rsid w:val="0092747A"/>
    <w:rsid w:val="009274E8"/>
    <w:rsid w:val="009278E6"/>
    <w:rsid w:val="009279BE"/>
    <w:rsid w:val="00927CCF"/>
    <w:rsid w:val="00927DC9"/>
    <w:rsid w:val="00930892"/>
    <w:rsid w:val="00930928"/>
    <w:rsid w:val="00930D48"/>
    <w:rsid w:val="00930DC1"/>
    <w:rsid w:val="009312EE"/>
    <w:rsid w:val="0093237E"/>
    <w:rsid w:val="0093251C"/>
    <w:rsid w:val="00932AA8"/>
    <w:rsid w:val="00933076"/>
    <w:rsid w:val="00933289"/>
    <w:rsid w:val="0093346F"/>
    <w:rsid w:val="00933B26"/>
    <w:rsid w:val="0093432B"/>
    <w:rsid w:val="009346F5"/>
    <w:rsid w:val="00934EC8"/>
    <w:rsid w:val="00935689"/>
    <w:rsid w:val="0093598E"/>
    <w:rsid w:val="009359B2"/>
    <w:rsid w:val="00935C00"/>
    <w:rsid w:val="00935D01"/>
    <w:rsid w:val="009361B7"/>
    <w:rsid w:val="0093652A"/>
    <w:rsid w:val="009366FF"/>
    <w:rsid w:val="00937112"/>
    <w:rsid w:val="009376BF"/>
    <w:rsid w:val="0094000F"/>
    <w:rsid w:val="0094108E"/>
    <w:rsid w:val="00941477"/>
    <w:rsid w:val="0094159F"/>
    <w:rsid w:val="00941A18"/>
    <w:rsid w:val="00941C86"/>
    <w:rsid w:val="009420BF"/>
    <w:rsid w:val="0094213D"/>
    <w:rsid w:val="00942459"/>
    <w:rsid w:val="00942696"/>
    <w:rsid w:val="00942A9A"/>
    <w:rsid w:val="00943179"/>
    <w:rsid w:val="00943800"/>
    <w:rsid w:val="00943C35"/>
    <w:rsid w:val="00943E8E"/>
    <w:rsid w:val="00943EBE"/>
    <w:rsid w:val="00943FFF"/>
    <w:rsid w:val="0094462B"/>
    <w:rsid w:val="00944AB5"/>
    <w:rsid w:val="00944F6D"/>
    <w:rsid w:val="00945040"/>
    <w:rsid w:val="0094504E"/>
    <w:rsid w:val="009458B4"/>
    <w:rsid w:val="0094598B"/>
    <w:rsid w:val="00946340"/>
    <w:rsid w:val="0094639F"/>
    <w:rsid w:val="009470F2"/>
    <w:rsid w:val="0094742B"/>
    <w:rsid w:val="009478BC"/>
    <w:rsid w:val="00947BBD"/>
    <w:rsid w:val="00950075"/>
    <w:rsid w:val="009505AB"/>
    <w:rsid w:val="009507AC"/>
    <w:rsid w:val="009508D8"/>
    <w:rsid w:val="00950D1F"/>
    <w:rsid w:val="009519AB"/>
    <w:rsid w:val="00951DF6"/>
    <w:rsid w:val="00951E81"/>
    <w:rsid w:val="00952062"/>
    <w:rsid w:val="009523C5"/>
    <w:rsid w:val="009523CF"/>
    <w:rsid w:val="00953A04"/>
    <w:rsid w:val="00953FD0"/>
    <w:rsid w:val="0095493D"/>
    <w:rsid w:val="00954C50"/>
    <w:rsid w:val="00954E90"/>
    <w:rsid w:val="009573C7"/>
    <w:rsid w:val="009578D9"/>
    <w:rsid w:val="00957E6C"/>
    <w:rsid w:val="00960AD9"/>
    <w:rsid w:val="00960E8A"/>
    <w:rsid w:val="00960FDD"/>
    <w:rsid w:val="0096141E"/>
    <w:rsid w:val="00961471"/>
    <w:rsid w:val="00961DFE"/>
    <w:rsid w:val="00961FED"/>
    <w:rsid w:val="00962E00"/>
    <w:rsid w:val="009632E0"/>
    <w:rsid w:val="00963588"/>
    <w:rsid w:val="00963761"/>
    <w:rsid w:val="00963B29"/>
    <w:rsid w:val="00963B3A"/>
    <w:rsid w:val="00963C82"/>
    <w:rsid w:val="00963E1C"/>
    <w:rsid w:val="009640C8"/>
    <w:rsid w:val="00964544"/>
    <w:rsid w:val="00964CB5"/>
    <w:rsid w:val="00965200"/>
    <w:rsid w:val="00965A13"/>
    <w:rsid w:val="00965F71"/>
    <w:rsid w:val="0096643E"/>
    <w:rsid w:val="00966B7F"/>
    <w:rsid w:val="009670FE"/>
    <w:rsid w:val="00967201"/>
    <w:rsid w:val="0096744E"/>
    <w:rsid w:val="00967568"/>
    <w:rsid w:val="0096764B"/>
    <w:rsid w:val="00967D92"/>
    <w:rsid w:val="009708BB"/>
    <w:rsid w:val="00970B15"/>
    <w:rsid w:val="00970E4D"/>
    <w:rsid w:val="00971F54"/>
    <w:rsid w:val="00972585"/>
    <w:rsid w:val="00972B7F"/>
    <w:rsid w:val="009731C7"/>
    <w:rsid w:val="0097323E"/>
    <w:rsid w:val="009732F2"/>
    <w:rsid w:val="009735F6"/>
    <w:rsid w:val="0097398D"/>
    <w:rsid w:val="00973CA6"/>
    <w:rsid w:val="00974262"/>
    <w:rsid w:val="00974550"/>
    <w:rsid w:val="00974755"/>
    <w:rsid w:val="00974B49"/>
    <w:rsid w:val="00974D8B"/>
    <w:rsid w:val="009754D3"/>
    <w:rsid w:val="0097562F"/>
    <w:rsid w:val="009756B8"/>
    <w:rsid w:val="009760DC"/>
    <w:rsid w:val="009761D2"/>
    <w:rsid w:val="009769A7"/>
    <w:rsid w:val="00976BBD"/>
    <w:rsid w:val="00976FA9"/>
    <w:rsid w:val="0097714D"/>
    <w:rsid w:val="00977E23"/>
    <w:rsid w:val="00980275"/>
    <w:rsid w:val="00980363"/>
    <w:rsid w:val="00980468"/>
    <w:rsid w:val="009804EB"/>
    <w:rsid w:val="009809B2"/>
    <w:rsid w:val="009809D3"/>
    <w:rsid w:val="00980C22"/>
    <w:rsid w:val="00980DC6"/>
    <w:rsid w:val="00980EBD"/>
    <w:rsid w:val="00980F31"/>
    <w:rsid w:val="00980FE0"/>
    <w:rsid w:val="00981049"/>
    <w:rsid w:val="00981465"/>
    <w:rsid w:val="00981560"/>
    <w:rsid w:val="00982135"/>
    <w:rsid w:val="0098263A"/>
    <w:rsid w:val="00982680"/>
    <w:rsid w:val="00982921"/>
    <w:rsid w:val="009830CA"/>
    <w:rsid w:val="009835FD"/>
    <w:rsid w:val="00983977"/>
    <w:rsid w:val="00983F07"/>
    <w:rsid w:val="009844D6"/>
    <w:rsid w:val="00984506"/>
    <w:rsid w:val="00984C1B"/>
    <w:rsid w:val="00984C5A"/>
    <w:rsid w:val="00984D54"/>
    <w:rsid w:val="00984F28"/>
    <w:rsid w:val="00985002"/>
    <w:rsid w:val="0098545B"/>
    <w:rsid w:val="0098574D"/>
    <w:rsid w:val="00985F6D"/>
    <w:rsid w:val="00986065"/>
    <w:rsid w:val="00986333"/>
    <w:rsid w:val="0098688D"/>
    <w:rsid w:val="00987249"/>
    <w:rsid w:val="00987462"/>
    <w:rsid w:val="00987CA5"/>
    <w:rsid w:val="00987F6D"/>
    <w:rsid w:val="00990169"/>
    <w:rsid w:val="009903DE"/>
    <w:rsid w:val="00990773"/>
    <w:rsid w:val="00990B53"/>
    <w:rsid w:val="00990EDC"/>
    <w:rsid w:val="0099129E"/>
    <w:rsid w:val="00991DC5"/>
    <w:rsid w:val="00991F9E"/>
    <w:rsid w:val="009920F2"/>
    <w:rsid w:val="009921CC"/>
    <w:rsid w:val="00992242"/>
    <w:rsid w:val="0099237D"/>
    <w:rsid w:val="00992385"/>
    <w:rsid w:val="00992662"/>
    <w:rsid w:val="00992676"/>
    <w:rsid w:val="00992827"/>
    <w:rsid w:val="00992909"/>
    <w:rsid w:val="00992959"/>
    <w:rsid w:val="009930FF"/>
    <w:rsid w:val="009936B3"/>
    <w:rsid w:val="009939F9"/>
    <w:rsid w:val="00993BE3"/>
    <w:rsid w:val="00993C3E"/>
    <w:rsid w:val="00993C93"/>
    <w:rsid w:val="00993D76"/>
    <w:rsid w:val="00994590"/>
    <w:rsid w:val="00994649"/>
    <w:rsid w:val="009952C4"/>
    <w:rsid w:val="00995E3E"/>
    <w:rsid w:val="0099616C"/>
    <w:rsid w:val="00996223"/>
    <w:rsid w:val="0099694B"/>
    <w:rsid w:val="009969D7"/>
    <w:rsid w:val="00996A7B"/>
    <w:rsid w:val="00996B53"/>
    <w:rsid w:val="0099745D"/>
    <w:rsid w:val="0099754F"/>
    <w:rsid w:val="0099787E"/>
    <w:rsid w:val="00997A78"/>
    <w:rsid w:val="009A013F"/>
    <w:rsid w:val="009A0147"/>
    <w:rsid w:val="009A09D9"/>
    <w:rsid w:val="009A0A6D"/>
    <w:rsid w:val="009A0E68"/>
    <w:rsid w:val="009A142F"/>
    <w:rsid w:val="009A1484"/>
    <w:rsid w:val="009A14A8"/>
    <w:rsid w:val="009A1D15"/>
    <w:rsid w:val="009A203E"/>
    <w:rsid w:val="009A2237"/>
    <w:rsid w:val="009A23E8"/>
    <w:rsid w:val="009A253E"/>
    <w:rsid w:val="009A2680"/>
    <w:rsid w:val="009A28D7"/>
    <w:rsid w:val="009A2B08"/>
    <w:rsid w:val="009A3134"/>
    <w:rsid w:val="009A3230"/>
    <w:rsid w:val="009A32E7"/>
    <w:rsid w:val="009A3302"/>
    <w:rsid w:val="009A33E4"/>
    <w:rsid w:val="009A3631"/>
    <w:rsid w:val="009A38FD"/>
    <w:rsid w:val="009A3CC1"/>
    <w:rsid w:val="009A42DA"/>
    <w:rsid w:val="009A43F7"/>
    <w:rsid w:val="009A49FC"/>
    <w:rsid w:val="009A56C5"/>
    <w:rsid w:val="009A68C5"/>
    <w:rsid w:val="009A6FE3"/>
    <w:rsid w:val="009A7235"/>
    <w:rsid w:val="009A74BA"/>
    <w:rsid w:val="009A77FC"/>
    <w:rsid w:val="009A7847"/>
    <w:rsid w:val="009B0603"/>
    <w:rsid w:val="009B0709"/>
    <w:rsid w:val="009B0B74"/>
    <w:rsid w:val="009B0E5C"/>
    <w:rsid w:val="009B0EBA"/>
    <w:rsid w:val="009B106F"/>
    <w:rsid w:val="009B12B8"/>
    <w:rsid w:val="009B14CE"/>
    <w:rsid w:val="009B1852"/>
    <w:rsid w:val="009B1B9E"/>
    <w:rsid w:val="009B1E85"/>
    <w:rsid w:val="009B2231"/>
    <w:rsid w:val="009B2659"/>
    <w:rsid w:val="009B269D"/>
    <w:rsid w:val="009B289D"/>
    <w:rsid w:val="009B28B2"/>
    <w:rsid w:val="009B2F59"/>
    <w:rsid w:val="009B37E7"/>
    <w:rsid w:val="009B40D9"/>
    <w:rsid w:val="009B430B"/>
    <w:rsid w:val="009B4906"/>
    <w:rsid w:val="009B4CD3"/>
    <w:rsid w:val="009B5263"/>
    <w:rsid w:val="009B574F"/>
    <w:rsid w:val="009B57F0"/>
    <w:rsid w:val="009B5829"/>
    <w:rsid w:val="009B6562"/>
    <w:rsid w:val="009B6789"/>
    <w:rsid w:val="009B701B"/>
    <w:rsid w:val="009B72E6"/>
    <w:rsid w:val="009B7373"/>
    <w:rsid w:val="009B7466"/>
    <w:rsid w:val="009B75B6"/>
    <w:rsid w:val="009B7B87"/>
    <w:rsid w:val="009B7D9B"/>
    <w:rsid w:val="009B7E66"/>
    <w:rsid w:val="009C0137"/>
    <w:rsid w:val="009C019F"/>
    <w:rsid w:val="009C0304"/>
    <w:rsid w:val="009C04C5"/>
    <w:rsid w:val="009C0590"/>
    <w:rsid w:val="009C0A3D"/>
    <w:rsid w:val="009C0A4D"/>
    <w:rsid w:val="009C0B8E"/>
    <w:rsid w:val="009C0C67"/>
    <w:rsid w:val="009C0CF8"/>
    <w:rsid w:val="009C0F4B"/>
    <w:rsid w:val="009C16E7"/>
    <w:rsid w:val="009C198F"/>
    <w:rsid w:val="009C1DCE"/>
    <w:rsid w:val="009C1DF8"/>
    <w:rsid w:val="009C29F9"/>
    <w:rsid w:val="009C2A60"/>
    <w:rsid w:val="009C3649"/>
    <w:rsid w:val="009C3706"/>
    <w:rsid w:val="009C3AF0"/>
    <w:rsid w:val="009C3CB1"/>
    <w:rsid w:val="009C4235"/>
    <w:rsid w:val="009C4603"/>
    <w:rsid w:val="009C4672"/>
    <w:rsid w:val="009C4F74"/>
    <w:rsid w:val="009C550A"/>
    <w:rsid w:val="009C577F"/>
    <w:rsid w:val="009C5C32"/>
    <w:rsid w:val="009C5D57"/>
    <w:rsid w:val="009C5FCF"/>
    <w:rsid w:val="009C6083"/>
    <w:rsid w:val="009C613A"/>
    <w:rsid w:val="009C65C9"/>
    <w:rsid w:val="009C6AC0"/>
    <w:rsid w:val="009C7564"/>
    <w:rsid w:val="009C77C5"/>
    <w:rsid w:val="009C7843"/>
    <w:rsid w:val="009D0DC8"/>
    <w:rsid w:val="009D0E51"/>
    <w:rsid w:val="009D0EE5"/>
    <w:rsid w:val="009D14D2"/>
    <w:rsid w:val="009D2B86"/>
    <w:rsid w:val="009D2B9C"/>
    <w:rsid w:val="009D30D8"/>
    <w:rsid w:val="009D3E12"/>
    <w:rsid w:val="009D3FE0"/>
    <w:rsid w:val="009D419F"/>
    <w:rsid w:val="009D43F3"/>
    <w:rsid w:val="009D44F1"/>
    <w:rsid w:val="009D5B89"/>
    <w:rsid w:val="009D5C58"/>
    <w:rsid w:val="009D5F8F"/>
    <w:rsid w:val="009D5FD9"/>
    <w:rsid w:val="009D643C"/>
    <w:rsid w:val="009D65DD"/>
    <w:rsid w:val="009D69FA"/>
    <w:rsid w:val="009D6CDB"/>
    <w:rsid w:val="009D6FC7"/>
    <w:rsid w:val="009D73E2"/>
    <w:rsid w:val="009D743C"/>
    <w:rsid w:val="009D761E"/>
    <w:rsid w:val="009D76C3"/>
    <w:rsid w:val="009D79F1"/>
    <w:rsid w:val="009E03B5"/>
    <w:rsid w:val="009E042E"/>
    <w:rsid w:val="009E062E"/>
    <w:rsid w:val="009E0643"/>
    <w:rsid w:val="009E1A06"/>
    <w:rsid w:val="009E1E13"/>
    <w:rsid w:val="009E1E7B"/>
    <w:rsid w:val="009E2718"/>
    <w:rsid w:val="009E2A5F"/>
    <w:rsid w:val="009E2D28"/>
    <w:rsid w:val="009E3572"/>
    <w:rsid w:val="009E3BA3"/>
    <w:rsid w:val="009E3C8D"/>
    <w:rsid w:val="009E47CF"/>
    <w:rsid w:val="009E48B3"/>
    <w:rsid w:val="009E4C09"/>
    <w:rsid w:val="009E5235"/>
    <w:rsid w:val="009E528E"/>
    <w:rsid w:val="009E5A01"/>
    <w:rsid w:val="009E5FBD"/>
    <w:rsid w:val="009E638E"/>
    <w:rsid w:val="009E6C92"/>
    <w:rsid w:val="009E6D64"/>
    <w:rsid w:val="009E6F94"/>
    <w:rsid w:val="009E7073"/>
    <w:rsid w:val="009E74D0"/>
    <w:rsid w:val="009E768A"/>
    <w:rsid w:val="009E7807"/>
    <w:rsid w:val="009E794B"/>
    <w:rsid w:val="009F042B"/>
    <w:rsid w:val="009F0827"/>
    <w:rsid w:val="009F0A75"/>
    <w:rsid w:val="009F0AD7"/>
    <w:rsid w:val="009F0CB1"/>
    <w:rsid w:val="009F0FFE"/>
    <w:rsid w:val="009F18F6"/>
    <w:rsid w:val="009F19B0"/>
    <w:rsid w:val="009F1AC5"/>
    <w:rsid w:val="009F1BC1"/>
    <w:rsid w:val="009F1D4A"/>
    <w:rsid w:val="009F2B9A"/>
    <w:rsid w:val="009F397E"/>
    <w:rsid w:val="009F39AE"/>
    <w:rsid w:val="009F3A8B"/>
    <w:rsid w:val="009F3FA5"/>
    <w:rsid w:val="009F4E03"/>
    <w:rsid w:val="009F54C4"/>
    <w:rsid w:val="009F5511"/>
    <w:rsid w:val="009F5898"/>
    <w:rsid w:val="009F5D92"/>
    <w:rsid w:val="009F6021"/>
    <w:rsid w:val="009F6034"/>
    <w:rsid w:val="009F65FB"/>
    <w:rsid w:val="009F6753"/>
    <w:rsid w:val="009F6909"/>
    <w:rsid w:val="009F6D70"/>
    <w:rsid w:val="009F7437"/>
    <w:rsid w:val="009F76E6"/>
    <w:rsid w:val="009F78A6"/>
    <w:rsid w:val="009F7B74"/>
    <w:rsid w:val="009F7D3D"/>
    <w:rsid w:val="009F7F85"/>
    <w:rsid w:val="00A004B4"/>
    <w:rsid w:val="00A006D5"/>
    <w:rsid w:val="00A01364"/>
    <w:rsid w:val="00A01552"/>
    <w:rsid w:val="00A016F0"/>
    <w:rsid w:val="00A01D28"/>
    <w:rsid w:val="00A01E7F"/>
    <w:rsid w:val="00A0220A"/>
    <w:rsid w:val="00A023FD"/>
    <w:rsid w:val="00A02712"/>
    <w:rsid w:val="00A02C41"/>
    <w:rsid w:val="00A0393A"/>
    <w:rsid w:val="00A03D0B"/>
    <w:rsid w:val="00A04195"/>
    <w:rsid w:val="00A04530"/>
    <w:rsid w:val="00A0484B"/>
    <w:rsid w:val="00A048E3"/>
    <w:rsid w:val="00A04EDC"/>
    <w:rsid w:val="00A0517D"/>
    <w:rsid w:val="00A05672"/>
    <w:rsid w:val="00A05DB1"/>
    <w:rsid w:val="00A063F6"/>
    <w:rsid w:val="00A06FB3"/>
    <w:rsid w:val="00A071E9"/>
    <w:rsid w:val="00A0727D"/>
    <w:rsid w:val="00A1045A"/>
    <w:rsid w:val="00A104FB"/>
    <w:rsid w:val="00A10602"/>
    <w:rsid w:val="00A1093E"/>
    <w:rsid w:val="00A10CF1"/>
    <w:rsid w:val="00A10D13"/>
    <w:rsid w:val="00A1168C"/>
    <w:rsid w:val="00A11885"/>
    <w:rsid w:val="00A11957"/>
    <w:rsid w:val="00A11B07"/>
    <w:rsid w:val="00A122EF"/>
    <w:rsid w:val="00A12F0C"/>
    <w:rsid w:val="00A1303F"/>
    <w:rsid w:val="00A13171"/>
    <w:rsid w:val="00A1344E"/>
    <w:rsid w:val="00A13F94"/>
    <w:rsid w:val="00A14027"/>
    <w:rsid w:val="00A1428E"/>
    <w:rsid w:val="00A14908"/>
    <w:rsid w:val="00A14A7E"/>
    <w:rsid w:val="00A14EC6"/>
    <w:rsid w:val="00A14F88"/>
    <w:rsid w:val="00A15393"/>
    <w:rsid w:val="00A16063"/>
    <w:rsid w:val="00A1665A"/>
    <w:rsid w:val="00A16911"/>
    <w:rsid w:val="00A16916"/>
    <w:rsid w:val="00A16EF3"/>
    <w:rsid w:val="00A16F6C"/>
    <w:rsid w:val="00A170DA"/>
    <w:rsid w:val="00A1723F"/>
    <w:rsid w:val="00A1743C"/>
    <w:rsid w:val="00A1758B"/>
    <w:rsid w:val="00A17939"/>
    <w:rsid w:val="00A2056B"/>
    <w:rsid w:val="00A20714"/>
    <w:rsid w:val="00A20882"/>
    <w:rsid w:val="00A21643"/>
    <w:rsid w:val="00A21E3B"/>
    <w:rsid w:val="00A22120"/>
    <w:rsid w:val="00A22137"/>
    <w:rsid w:val="00A226BF"/>
    <w:rsid w:val="00A2371C"/>
    <w:rsid w:val="00A238A6"/>
    <w:rsid w:val="00A23CB1"/>
    <w:rsid w:val="00A246CB"/>
    <w:rsid w:val="00A24AC5"/>
    <w:rsid w:val="00A24F06"/>
    <w:rsid w:val="00A2515C"/>
    <w:rsid w:val="00A254AA"/>
    <w:rsid w:val="00A25801"/>
    <w:rsid w:val="00A25951"/>
    <w:rsid w:val="00A25AD7"/>
    <w:rsid w:val="00A25C1B"/>
    <w:rsid w:val="00A25E24"/>
    <w:rsid w:val="00A26027"/>
    <w:rsid w:val="00A260C3"/>
    <w:rsid w:val="00A26997"/>
    <w:rsid w:val="00A26D45"/>
    <w:rsid w:val="00A26F34"/>
    <w:rsid w:val="00A2727A"/>
    <w:rsid w:val="00A27957"/>
    <w:rsid w:val="00A2797E"/>
    <w:rsid w:val="00A27F6F"/>
    <w:rsid w:val="00A3003E"/>
    <w:rsid w:val="00A303FC"/>
    <w:rsid w:val="00A30891"/>
    <w:rsid w:val="00A30908"/>
    <w:rsid w:val="00A3183F"/>
    <w:rsid w:val="00A3199C"/>
    <w:rsid w:val="00A31DC4"/>
    <w:rsid w:val="00A3215A"/>
    <w:rsid w:val="00A323D8"/>
    <w:rsid w:val="00A32F37"/>
    <w:rsid w:val="00A32FD4"/>
    <w:rsid w:val="00A3340D"/>
    <w:rsid w:val="00A33B9E"/>
    <w:rsid w:val="00A33C5D"/>
    <w:rsid w:val="00A33E06"/>
    <w:rsid w:val="00A34126"/>
    <w:rsid w:val="00A345BF"/>
    <w:rsid w:val="00A348F9"/>
    <w:rsid w:val="00A3492F"/>
    <w:rsid w:val="00A34D9B"/>
    <w:rsid w:val="00A350DA"/>
    <w:rsid w:val="00A35518"/>
    <w:rsid w:val="00A35C08"/>
    <w:rsid w:val="00A35C80"/>
    <w:rsid w:val="00A35F5D"/>
    <w:rsid w:val="00A35F77"/>
    <w:rsid w:val="00A35FF7"/>
    <w:rsid w:val="00A362B6"/>
    <w:rsid w:val="00A36631"/>
    <w:rsid w:val="00A368A2"/>
    <w:rsid w:val="00A36CD1"/>
    <w:rsid w:val="00A3751C"/>
    <w:rsid w:val="00A37ACB"/>
    <w:rsid w:val="00A403E2"/>
    <w:rsid w:val="00A40567"/>
    <w:rsid w:val="00A40807"/>
    <w:rsid w:val="00A40872"/>
    <w:rsid w:val="00A40A24"/>
    <w:rsid w:val="00A40F1E"/>
    <w:rsid w:val="00A417BE"/>
    <w:rsid w:val="00A4219B"/>
    <w:rsid w:val="00A42B5D"/>
    <w:rsid w:val="00A42C75"/>
    <w:rsid w:val="00A42EF3"/>
    <w:rsid w:val="00A431D5"/>
    <w:rsid w:val="00A432B7"/>
    <w:rsid w:val="00A436F1"/>
    <w:rsid w:val="00A442A5"/>
    <w:rsid w:val="00A444CB"/>
    <w:rsid w:val="00A449EE"/>
    <w:rsid w:val="00A45305"/>
    <w:rsid w:val="00A45BCA"/>
    <w:rsid w:val="00A4606A"/>
    <w:rsid w:val="00A46D36"/>
    <w:rsid w:val="00A46D9C"/>
    <w:rsid w:val="00A47457"/>
    <w:rsid w:val="00A476C9"/>
    <w:rsid w:val="00A47CE5"/>
    <w:rsid w:val="00A50241"/>
    <w:rsid w:val="00A502F9"/>
    <w:rsid w:val="00A5031B"/>
    <w:rsid w:val="00A508A2"/>
    <w:rsid w:val="00A50B43"/>
    <w:rsid w:val="00A513A5"/>
    <w:rsid w:val="00A513C6"/>
    <w:rsid w:val="00A51405"/>
    <w:rsid w:val="00A51526"/>
    <w:rsid w:val="00A5246E"/>
    <w:rsid w:val="00A52ABD"/>
    <w:rsid w:val="00A52E5B"/>
    <w:rsid w:val="00A53192"/>
    <w:rsid w:val="00A53363"/>
    <w:rsid w:val="00A53418"/>
    <w:rsid w:val="00A53A41"/>
    <w:rsid w:val="00A53C03"/>
    <w:rsid w:val="00A54902"/>
    <w:rsid w:val="00A549EC"/>
    <w:rsid w:val="00A54B30"/>
    <w:rsid w:val="00A54D3E"/>
    <w:rsid w:val="00A54E4E"/>
    <w:rsid w:val="00A5552D"/>
    <w:rsid w:val="00A559C6"/>
    <w:rsid w:val="00A560EA"/>
    <w:rsid w:val="00A562C3"/>
    <w:rsid w:val="00A564C6"/>
    <w:rsid w:val="00A568A8"/>
    <w:rsid w:val="00A56B6A"/>
    <w:rsid w:val="00A578E0"/>
    <w:rsid w:val="00A578F6"/>
    <w:rsid w:val="00A603E9"/>
    <w:rsid w:val="00A609CA"/>
    <w:rsid w:val="00A6154F"/>
    <w:rsid w:val="00A618F9"/>
    <w:rsid w:val="00A6208A"/>
    <w:rsid w:val="00A622E9"/>
    <w:rsid w:val="00A622F3"/>
    <w:rsid w:val="00A62A96"/>
    <w:rsid w:val="00A62CE3"/>
    <w:rsid w:val="00A631E2"/>
    <w:rsid w:val="00A643FA"/>
    <w:rsid w:val="00A64779"/>
    <w:rsid w:val="00A6490B"/>
    <w:rsid w:val="00A64E76"/>
    <w:rsid w:val="00A655BA"/>
    <w:rsid w:val="00A65852"/>
    <w:rsid w:val="00A65ACE"/>
    <w:rsid w:val="00A65F70"/>
    <w:rsid w:val="00A667AD"/>
    <w:rsid w:val="00A6691E"/>
    <w:rsid w:val="00A66AF6"/>
    <w:rsid w:val="00A66F48"/>
    <w:rsid w:val="00A66FC8"/>
    <w:rsid w:val="00A67224"/>
    <w:rsid w:val="00A673C4"/>
    <w:rsid w:val="00A674E1"/>
    <w:rsid w:val="00A67880"/>
    <w:rsid w:val="00A7023F"/>
    <w:rsid w:val="00A70C46"/>
    <w:rsid w:val="00A71C7C"/>
    <w:rsid w:val="00A7201D"/>
    <w:rsid w:val="00A72114"/>
    <w:rsid w:val="00A72457"/>
    <w:rsid w:val="00A7246F"/>
    <w:rsid w:val="00A72737"/>
    <w:rsid w:val="00A728FA"/>
    <w:rsid w:val="00A72947"/>
    <w:rsid w:val="00A72A6E"/>
    <w:rsid w:val="00A73277"/>
    <w:rsid w:val="00A733D8"/>
    <w:rsid w:val="00A74817"/>
    <w:rsid w:val="00A7521D"/>
    <w:rsid w:val="00A7553F"/>
    <w:rsid w:val="00A755BB"/>
    <w:rsid w:val="00A755DE"/>
    <w:rsid w:val="00A76324"/>
    <w:rsid w:val="00A7644B"/>
    <w:rsid w:val="00A76742"/>
    <w:rsid w:val="00A76F22"/>
    <w:rsid w:val="00A770B1"/>
    <w:rsid w:val="00A7718D"/>
    <w:rsid w:val="00A77305"/>
    <w:rsid w:val="00A773D8"/>
    <w:rsid w:val="00A776CB"/>
    <w:rsid w:val="00A77CE8"/>
    <w:rsid w:val="00A801F7"/>
    <w:rsid w:val="00A80205"/>
    <w:rsid w:val="00A803E6"/>
    <w:rsid w:val="00A805F9"/>
    <w:rsid w:val="00A81501"/>
    <w:rsid w:val="00A81965"/>
    <w:rsid w:val="00A81BC2"/>
    <w:rsid w:val="00A82909"/>
    <w:rsid w:val="00A82C42"/>
    <w:rsid w:val="00A82F95"/>
    <w:rsid w:val="00A8308F"/>
    <w:rsid w:val="00A83DA6"/>
    <w:rsid w:val="00A83F16"/>
    <w:rsid w:val="00A84089"/>
    <w:rsid w:val="00A841F6"/>
    <w:rsid w:val="00A842D8"/>
    <w:rsid w:val="00A84440"/>
    <w:rsid w:val="00A84869"/>
    <w:rsid w:val="00A849C5"/>
    <w:rsid w:val="00A84F86"/>
    <w:rsid w:val="00A85239"/>
    <w:rsid w:val="00A85544"/>
    <w:rsid w:val="00A85650"/>
    <w:rsid w:val="00A8579E"/>
    <w:rsid w:val="00A85911"/>
    <w:rsid w:val="00A864B9"/>
    <w:rsid w:val="00A86A41"/>
    <w:rsid w:val="00A86BDB"/>
    <w:rsid w:val="00A86F64"/>
    <w:rsid w:val="00A876E3"/>
    <w:rsid w:val="00A90434"/>
    <w:rsid w:val="00A90539"/>
    <w:rsid w:val="00A90923"/>
    <w:rsid w:val="00A91060"/>
    <w:rsid w:val="00A91606"/>
    <w:rsid w:val="00A91A03"/>
    <w:rsid w:val="00A91AB2"/>
    <w:rsid w:val="00A91F52"/>
    <w:rsid w:val="00A92C28"/>
    <w:rsid w:val="00A93742"/>
    <w:rsid w:val="00A9387C"/>
    <w:rsid w:val="00A93A79"/>
    <w:rsid w:val="00A941FD"/>
    <w:rsid w:val="00A94E73"/>
    <w:rsid w:val="00A9535C"/>
    <w:rsid w:val="00A95C4D"/>
    <w:rsid w:val="00A95F40"/>
    <w:rsid w:val="00A9607D"/>
    <w:rsid w:val="00A96342"/>
    <w:rsid w:val="00A967BE"/>
    <w:rsid w:val="00A96B2C"/>
    <w:rsid w:val="00A96E2E"/>
    <w:rsid w:val="00A96FAA"/>
    <w:rsid w:val="00A971B3"/>
    <w:rsid w:val="00A9722F"/>
    <w:rsid w:val="00A974EC"/>
    <w:rsid w:val="00A97828"/>
    <w:rsid w:val="00A97DA2"/>
    <w:rsid w:val="00AA03BB"/>
    <w:rsid w:val="00AA06E5"/>
    <w:rsid w:val="00AA0BD1"/>
    <w:rsid w:val="00AA0C05"/>
    <w:rsid w:val="00AA184B"/>
    <w:rsid w:val="00AA2DB3"/>
    <w:rsid w:val="00AA2F48"/>
    <w:rsid w:val="00AA31A4"/>
    <w:rsid w:val="00AA32EE"/>
    <w:rsid w:val="00AA3A02"/>
    <w:rsid w:val="00AA3A2E"/>
    <w:rsid w:val="00AA3B81"/>
    <w:rsid w:val="00AA3BDC"/>
    <w:rsid w:val="00AA4257"/>
    <w:rsid w:val="00AA42CB"/>
    <w:rsid w:val="00AA4318"/>
    <w:rsid w:val="00AA445B"/>
    <w:rsid w:val="00AA4558"/>
    <w:rsid w:val="00AA4A0C"/>
    <w:rsid w:val="00AA585E"/>
    <w:rsid w:val="00AA5872"/>
    <w:rsid w:val="00AA58C9"/>
    <w:rsid w:val="00AA5BDA"/>
    <w:rsid w:val="00AA5CC3"/>
    <w:rsid w:val="00AA5E23"/>
    <w:rsid w:val="00AA6276"/>
    <w:rsid w:val="00AA63D1"/>
    <w:rsid w:val="00AA6871"/>
    <w:rsid w:val="00AA737B"/>
    <w:rsid w:val="00AA7F62"/>
    <w:rsid w:val="00AA7FAD"/>
    <w:rsid w:val="00AB02EB"/>
    <w:rsid w:val="00AB069D"/>
    <w:rsid w:val="00AB08F7"/>
    <w:rsid w:val="00AB0A1A"/>
    <w:rsid w:val="00AB150C"/>
    <w:rsid w:val="00AB157A"/>
    <w:rsid w:val="00AB1D30"/>
    <w:rsid w:val="00AB2445"/>
    <w:rsid w:val="00AB25B3"/>
    <w:rsid w:val="00AB26AA"/>
    <w:rsid w:val="00AB2BA1"/>
    <w:rsid w:val="00AB2FF8"/>
    <w:rsid w:val="00AB3100"/>
    <w:rsid w:val="00AB35E4"/>
    <w:rsid w:val="00AB3DE1"/>
    <w:rsid w:val="00AB3E11"/>
    <w:rsid w:val="00AB4636"/>
    <w:rsid w:val="00AB5098"/>
    <w:rsid w:val="00AB53C0"/>
    <w:rsid w:val="00AB563C"/>
    <w:rsid w:val="00AB613F"/>
    <w:rsid w:val="00AB64C5"/>
    <w:rsid w:val="00AB6793"/>
    <w:rsid w:val="00AB6B78"/>
    <w:rsid w:val="00AB7158"/>
    <w:rsid w:val="00AB71C8"/>
    <w:rsid w:val="00AB7563"/>
    <w:rsid w:val="00AB76C2"/>
    <w:rsid w:val="00AC0B05"/>
    <w:rsid w:val="00AC14D6"/>
    <w:rsid w:val="00AC1AD1"/>
    <w:rsid w:val="00AC26FD"/>
    <w:rsid w:val="00AC2890"/>
    <w:rsid w:val="00AC2BE0"/>
    <w:rsid w:val="00AC2EA5"/>
    <w:rsid w:val="00AC31E8"/>
    <w:rsid w:val="00AC3253"/>
    <w:rsid w:val="00AC32C9"/>
    <w:rsid w:val="00AC3513"/>
    <w:rsid w:val="00AC37E2"/>
    <w:rsid w:val="00AC4B03"/>
    <w:rsid w:val="00AC516A"/>
    <w:rsid w:val="00AC5FD9"/>
    <w:rsid w:val="00AC613C"/>
    <w:rsid w:val="00AC6502"/>
    <w:rsid w:val="00AC68F1"/>
    <w:rsid w:val="00AC6C64"/>
    <w:rsid w:val="00AC6C8B"/>
    <w:rsid w:val="00AC6D1A"/>
    <w:rsid w:val="00AC6E94"/>
    <w:rsid w:val="00AC732E"/>
    <w:rsid w:val="00AC7541"/>
    <w:rsid w:val="00AC7B5A"/>
    <w:rsid w:val="00AC7DC8"/>
    <w:rsid w:val="00AC7E65"/>
    <w:rsid w:val="00AC7F9F"/>
    <w:rsid w:val="00AD0270"/>
    <w:rsid w:val="00AD03BC"/>
    <w:rsid w:val="00AD05DC"/>
    <w:rsid w:val="00AD12D0"/>
    <w:rsid w:val="00AD159E"/>
    <w:rsid w:val="00AD169B"/>
    <w:rsid w:val="00AD1839"/>
    <w:rsid w:val="00AD1A13"/>
    <w:rsid w:val="00AD1C86"/>
    <w:rsid w:val="00AD2075"/>
    <w:rsid w:val="00AD25B3"/>
    <w:rsid w:val="00AD283D"/>
    <w:rsid w:val="00AD2CA1"/>
    <w:rsid w:val="00AD2D91"/>
    <w:rsid w:val="00AD330F"/>
    <w:rsid w:val="00AD3373"/>
    <w:rsid w:val="00AD384B"/>
    <w:rsid w:val="00AD3DA4"/>
    <w:rsid w:val="00AD40FA"/>
    <w:rsid w:val="00AD41E7"/>
    <w:rsid w:val="00AD4D56"/>
    <w:rsid w:val="00AD4F82"/>
    <w:rsid w:val="00AD510A"/>
    <w:rsid w:val="00AD5402"/>
    <w:rsid w:val="00AD551E"/>
    <w:rsid w:val="00AD5C44"/>
    <w:rsid w:val="00AD639E"/>
    <w:rsid w:val="00AD6424"/>
    <w:rsid w:val="00AD69CB"/>
    <w:rsid w:val="00AD6E44"/>
    <w:rsid w:val="00AD73B4"/>
    <w:rsid w:val="00AD7855"/>
    <w:rsid w:val="00AD7CF4"/>
    <w:rsid w:val="00AE000D"/>
    <w:rsid w:val="00AE009C"/>
    <w:rsid w:val="00AE0424"/>
    <w:rsid w:val="00AE0676"/>
    <w:rsid w:val="00AE084D"/>
    <w:rsid w:val="00AE0B82"/>
    <w:rsid w:val="00AE0B94"/>
    <w:rsid w:val="00AE0F18"/>
    <w:rsid w:val="00AE13D7"/>
    <w:rsid w:val="00AE167D"/>
    <w:rsid w:val="00AE1A9A"/>
    <w:rsid w:val="00AE20FF"/>
    <w:rsid w:val="00AE2139"/>
    <w:rsid w:val="00AE21C3"/>
    <w:rsid w:val="00AE22E2"/>
    <w:rsid w:val="00AE247C"/>
    <w:rsid w:val="00AE2975"/>
    <w:rsid w:val="00AE2A29"/>
    <w:rsid w:val="00AE2D62"/>
    <w:rsid w:val="00AE2EBB"/>
    <w:rsid w:val="00AE3F06"/>
    <w:rsid w:val="00AE41C9"/>
    <w:rsid w:val="00AE4246"/>
    <w:rsid w:val="00AE438A"/>
    <w:rsid w:val="00AE43B0"/>
    <w:rsid w:val="00AE44DD"/>
    <w:rsid w:val="00AE476C"/>
    <w:rsid w:val="00AE4A7D"/>
    <w:rsid w:val="00AE4BA9"/>
    <w:rsid w:val="00AE4CBF"/>
    <w:rsid w:val="00AE50C5"/>
    <w:rsid w:val="00AE51F8"/>
    <w:rsid w:val="00AE524E"/>
    <w:rsid w:val="00AE54A3"/>
    <w:rsid w:val="00AE57E7"/>
    <w:rsid w:val="00AE729E"/>
    <w:rsid w:val="00AE7569"/>
    <w:rsid w:val="00AE7777"/>
    <w:rsid w:val="00AE79D8"/>
    <w:rsid w:val="00AE7B7C"/>
    <w:rsid w:val="00AE7CAF"/>
    <w:rsid w:val="00AE7DE6"/>
    <w:rsid w:val="00AF01BC"/>
    <w:rsid w:val="00AF0593"/>
    <w:rsid w:val="00AF0AE3"/>
    <w:rsid w:val="00AF0CC5"/>
    <w:rsid w:val="00AF0E92"/>
    <w:rsid w:val="00AF10F5"/>
    <w:rsid w:val="00AF180B"/>
    <w:rsid w:val="00AF1BC7"/>
    <w:rsid w:val="00AF1D1D"/>
    <w:rsid w:val="00AF1F57"/>
    <w:rsid w:val="00AF23A4"/>
    <w:rsid w:val="00AF2AFC"/>
    <w:rsid w:val="00AF3463"/>
    <w:rsid w:val="00AF3507"/>
    <w:rsid w:val="00AF35A0"/>
    <w:rsid w:val="00AF3671"/>
    <w:rsid w:val="00AF3E85"/>
    <w:rsid w:val="00AF3EBD"/>
    <w:rsid w:val="00AF4155"/>
    <w:rsid w:val="00AF4305"/>
    <w:rsid w:val="00AF447F"/>
    <w:rsid w:val="00AF45CD"/>
    <w:rsid w:val="00AF4ED1"/>
    <w:rsid w:val="00AF5449"/>
    <w:rsid w:val="00AF54E7"/>
    <w:rsid w:val="00AF5559"/>
    <w:rsid w:val="00AF58F3"/>
    <w:rsid w:val="00AF610A"/>
    <w:rsid w:val="00AF631A"/>
    <w:rsid w:val="00AF651A"/>
    <w:rsid w:val="00AF7AA9"/>
    <w:rsid w:val="00B00075"/>
    <w:rsid w:val="00B0050B"/>
    <w:rsid w:val="00B00B26"/>
    <w:rsid w:val="00B01067"/>
    <w:rsid w:val="00B01394"/>
    <w:rsid w:val="00B01412"/>
    <w:rsid w:val="00B0171C"/>
    <w:rsid w:val="00B0176A"/>
    <w:rsid w:val="00B01E14"/>
    <w:rsid w:val="00B020F9"/>
    <w:rsid w:val="00B0234A"/>
    <w:rsid w:val="00B02D2A"/>
    <w:rsid w:val="00B03198"/>
    <w:rsid w:val="00B0352A"/>
    <w:rsid w:val="00B03E09"/>
    <w:rsid w:val="00B0419D"/>
    <w:rsid w:val="00B044EE"/>
    <w:rsid w:val="00B04940"/>
    <w:rsid w:val="00B04F3C"/>
    <w:rsid w:val="00B04F91"/>
    <w:rsid w:val="00B05560"/>
    <w:rsid w:val="00B055AD"/>
    <w:rsid w:val="00B05A81"/>
    <w:rsid w:val="00B05C1B"/>
    <w:rsid w:val="00B05D79"/>
    <w:rsid w:val="00B05DA8"/>
    <w:rsid w:val="00B06A7F"/>
    <w:rsid w:val="00B06C8A"/>
    <w:rsid w:val="00B06FB4"/>
    <w:rsid w:val="00B06FB9"/>
    <w:rsid w:val="00B07104"/>
    <w:rsid w:val="00B07529"/>
    <w:rsid w:val="00B07538"/>
    <w:rsid w:val="00B07623"/>
    <w:rsid w:val="00B07965"/>
    <w:rsid w:val="00B07AD5"/>
    <w:rsid w:val="00B07C08"/>
    <w:rsid w:val="00B07ED7"/>
    <w:rsid w:val="00B100B0"/>
    <w:rsid w:val="00B10944"/>
    <w:rsid w:val="00B10A2B"/>
    <w:rsid w:val="00B10A7C"/>
    <w:rsid w:val="00B10EE2"/>
    <w:rsid w:val="00B10F00"/>
    <w:rsid w:val="00B117F0"/>
    <w:rsid w:val="00B11B56"/>
    <w:rsid w:val="00B1217C"/>
    <w:rsid w:val="00B122CA"/>
    <w:rsid w:val="00B1234D"/>
    <w:rsid w:val="00B12563"/>
    <w:rsid w:val="00B12CCF"/>
    <w:rsid w:val="00B1355D"/>
    <w:rsid w:val="00B13A71"/>
    <w:rsid w:val="00B13BAA"/>
    <w:rsid w:val="00B13E09"/>
    <w:rsid w:val="00B13E16"/>
    <w:rsid w:val="00B13E20"/>
    <w:rsid w:val="00B13E79"/>
    <w:rsid w:val="00B147B3"/>
    <w:rsid w:val="00B14855"/>
    <w:rsid w:val="00B14A0E"/>
    <w:rsid w:val="00B14CB2"/>
    <w:rsid w:val="00B1520E"/>
    <w:rsid w:val="00B1544F"/>
    <w:rsid w:val="00B16200"/>
    <w:rsid w:val="00B16294"/>
    <w:rsid w:val="00B1654F"/>
    <w:rsid w:val="00B16CAA"/>
    <w:rsid w:val="00B17760"/>
    <w:rsid w:val="00B2068D"/>
    <w:rsid w:val="00B20CB6"/>
    <w:rsid w:val="00B20EFB"/>
    <w:rsid w:val="00B21A87"/>
    <w:rsid w:val="00B21ADE"/>
    <w:rsid w:val="00B21B63"/>
    <w:rsid w:val="00B21C1E"/>
    <w:rsid w:val="00B21C4B"/>
    <w:rsid w:val="00B22900"/>
    <w:rsid w:val="00B2299B"/>
    <w:rsid w:val="00B23055"/>
    <w:rsid w:val="00B23606"/>
    <w:rsid w:val="00B242E1"/>
    <w:rsid w:val="00B2488B"/>
    <w:rsid w:val="00B248CA"/>
    <w:rsid w:val="00B248EB"/>
    <w:rsid w:val="00B249F4"/>
    <w:rsid w:val="00B24E21"/>
    <w:rsid w:val="00B24F71"/>
    <w:rsid w:val="00B2529C"/>
    <w:rsid w:val="00B258D4"/>
    <w:rsid w:val="00B25AD1"/>
    <w:rsid w:val="00B25BC9"/>
    <w:rsid w:val="00B25D9E"/>
    <w:rsid w:val="00B26287"/>
    <w:rsid w:val="00B268D5"/>
    <w:rsid w:val="00B26F8D"/>
    <w:rsid w:val="00B27065"/>
    <w:rsid w:val="00B27305"/>
    <w:rsid w:val="00B27CF8"/>
    <w:rsid w:val="00B27D34"/>
    <w:rsid w:val="00B27F10"/>
    <w:rsid w:val="00B3027C"/>
    <w:rsid w:val="00B3078D"/>
    <w:rsid w:val="00B30A77"/>
    <w:rsid w:val="00B30AB3"/>
    <w:rsid w:val="00B30D4D"/>
    <w:rsid w:val="00B30E8B"/>
    <w:rsid w:val="00B30EC3"/>
    <w:rsid w:val="00B3101A"/>
    <w:rsid w:val="00B314B6"/>
    <w:rsid w:val="00B31CF9"/>
    <w:rsid w:val="00B32075"/>
    <w:rsid w:val="00B321DD"/>
    <w:rsid w:val="00B322C5"/>
    <w:rsid w:val="00B323E6"/>
    <w:rsid w:val="00B32590"/>
    <w:rsid w:val="00B32CC2"/>
    <w:rsid w:val="00B3316A"/>
    <w:rsid w:val="00B336E8"/>
    <w:rsid w:val="00B337DA"/>
    <w:rsid w:val="00B33E8D"/>
    <w:rsid w:val="00B34040"/>
    <w:rsid w:val="00B342BF"/>
    <w:rsid w:val="00B34779"/>
    <w:rsid w:val="00B34C51"/>
    <w:rsid w:val="00B3508D"/>
    <w:rsid w:val="00B35097"/>
    <w:rsid w:val="00B35442"/>
    <w:rsid w:val="00B35747"/>
    <w:rsid w:val="00B35E88"/>
    <w:rsid w:val="00B35F3A"/>
    <w:rsid w:val="00B36213"/>
    <w:rsid w:val="00B3626B"/>
    <w:rsid w:val="00B36294"/>
    <w:rsid w:val="00B36DD2"/>
    <w:rsid w:val="00B36FE9"/>
    <w:rsid w:val="00B3719F"/>
    <w:rsid w:val="00B374F8"/>
    <w:rsid w:val="00B375F4"/>
    <w:rsid w:val="00B3774C"/>
    <w:rsid w:val="00B37906"/>
    <w:rsid w:val="00B37D02"/>
    <w:rsid w:val="00B4009B"/>
    <w:rsid w:val="00B4033D"/>
    <w:rsid w:val="00B406C0"/>
    <w:rsid w:val="00B40816"/>
    <w:rsid w:val="00B4130F"/>
    <w:rsid w:val="00B41502"/>
    <w:rsid w:val="00B41779"/>
    <w:rsid w:val="00B417A9"/>
    <w:rsid w:val="00B41D7E"/>
    <w:rsid w:val="00B42328"/>
    <w:rsid w:val="00B424C1"/>
    <w:rsid w:val="00B43218"/>
    <w:rsid w:val="00B43473"/>
    <w:rsid w:val="00B43E56"/>
    <w:rsid w:val="00B450E5"/>
    <w:rsid w:val="00B4554F"/>
    <w:rsid w:val="00B45CDA"/>
    <w:rsid w:val="00B46711"/>
    <w:rsid w:val="00B46DA3"/>
    <w:rsid w:val="00B47B0B"/>
    <w:rsid w:val="00B47C98"/>
    <w:rsid w:val="00B47F40"/>
    <w:rsid w:val="00B47FFB"/>
    <w:rsid w:val="00B50284"/>
    <w:rsid w:val="00B50830"/>
    <w:rsid w:val="00B51658"/>
    <w:rsid w:val="00B51880"/>
    <w:rsid w:val="00B51A9C"/>
    <w:rsid w:val="00B51AC0"/>
    <w:rsid w:val="00B51BE9"/>
    <w:rsid w:val="00B51EC5"/>
    <w:rsid w:val="00B51EDB"/>
    <w:rsid w:val="00B51F94"/>
    <w:rsid w:val="00B526F5"/>
    <w:rsid w:val="00B52A43"/>
    <w:rsid w:val="00B530A1"/>
    <w:rsid w:val="00B530C3"/>
    <w:rsid w:val="00B53B92"/>
    <w:rsid w:val="00B53E40"/>
    <w:rsid w:val="00B53E6A"/>
    <w:rsid w:val="00B53F4E"/>
    <w:rsid w:val="00B53FB0"/>
    <w:rsid w:val="00B54030"/>
    <w:rsid w:val="00B54832"/>
    <w:rsid w:val="00B5490C"/>
    <w:rsid w:val="00B54EA7"/>
    <w:rsid w:val="00B55E0E"/>
    <w:rsid w:val="00B56731"/>
    <w:rsid w:val="00B56BF6"/>
    <w:rsid w:val="00B57290"/>
    <w:rsid w:val="00B5732C"/>
    <w:rsid w:val="00B574A4"/>
    <w:rsid w:val="00B5759B"/>
    <w:rsid w:val="00B57D06"/>
    <w:rsid w:val="00B57FDF"/>
    <w:rsid w:val="00B60CE0"/>
    <w:rsid w:val="00B61223"/>
    <w:rsid w:val="00B61318"/>
    <w:rsid w:val="00B62135"/>
    <w:rsid w:val="00B62415"/>
    <w:rsid w:val="00B62762"/>
    <w:rsid w:val="00B63588"/>
    <w:rsid w:val="00B637B1"/>
    <w:rsid w:val="00B63D3C"/>
    <w:rsid w:val="00B640D4"/>
    <w:rsid w:val="00B6420E"/>
    <w:rsid w:val="00B6449C"/>
    <w:rsid w:val="00B64B16"/>
    <w:rsid w:val="00B65086"/>
    <w:rsid w:val="00B652CF"/>
    <w:rsid w:val="00B65675"/>
    <w:rsid w:val="00B65782"/>
    <w:rsid w:val="00B65794"/>
    <w:rsid w:val="00B657D2"/>
    <w:rsid w:val="00B65D0A"/>
    <w:rsid w:val="00B660FB"/>
    <w:rsid w:val="00B6640F"/>
    <w:rsid w:val="00B66879"/>
    <w:rsid w:val="00B6696C"/>
    <w:rsid w:val="00B66B78"/>
    <w:rsid w:val="00B66BB1"/>
    <w:rsid w:val="00B66CD7"/>
    <w:rsid w:val="00B671E4"/>
    <w:rsid w:val="00B67598"/>
    <w:rsid w:val="00B67A19"/>
    <w:rsid w:val="00B67D4F"/>
    <w:rsid w:val="00B67EE3"/>
    <w:rsid w:val="00B67F38"/>
    <w:rsid w:val="00B70172"/>
    <w:rsid w:val="00B70372"/>
    <w:rsid w:val="00B706EB"/>
    <w:rsid w:val="00B70B00"/>
    <w:rsid w:val="00B70B8E"/>
    <w:rsid w:val="00B71167"/>
    <w:rsid w:val="00B7134E"/>
    <w:rsid w:val="00B72311"/>
    <w:rsid w:val="00B72542"/>
    <w:rsid w:val="00B72607"/>
    <w:rsid w:val="00B7295B"/>
    <w:rsid w:val="00B72BB1"/>
    <w:rsid w:val="00B72D25"/>
    <w:rsid w:val="00B730DE"/>
    <w:rsid w:val="00B7327B"/>
    <w:rsid w:val="00B732FE"/>
    <w:rsid w:val="00B7366D"/>
    <w:rsid w:val="00B736F4"/>
    <w:rsid w:val="00B743CE"/>
    <w:rsid w:val="00B74739"/>
    <w:rsid w:val="00B74A0B"/>
    <w:rsid w:val="00B74C4F"/>
    <w:rsid w:val="00B752B1"/>
    <w:rsid w:val="00B7535E"/>
    <w:rsid w:val="00B753BB"/>
    <w:rsid w:val="00B75559"/>
    <w:rsid w:val="00B7575E"/>
    <w:rsid w:val="00B75AC4"/>
    <w:rsid w:val="00B75AEC"/>
    <w:rsid w:val="00B76106"/>
    <w:rsid w:val="00B76791"/>
    <w:rsid w:val="00B77599"/>
    <w:rsid w:val="00B778F9"/>
    <w:rsid w:val="00B77B81"/>
    <w:rsid w:val="00B77DA1"/>
    <w:rsid w:val="00B801A9"/>
    <w:rsid w:val="00B81009"/>
    <w:rsid w:val="00B81846"/>
    <w:rsid w:val="00B819F3"/>
    <w:rsid w:val="00B825C4"/>
    <w:rsid w:val="00B82620"/>
    <w:rsid w:val="00B82735"/>
    <w:rsid w:val="00B82793"/>
    <w:rsid w:val="00B82EEA"/>
    <w:rsid w:val="00B8354D"/>
    <w:rsid w:val="00B8394F"/>
    <w:rsid w:val="00B83BB5"/>
    <w:rsid w:val="00B83EEB"/>
    <w:rsid w:val="00B8423B"/>
    <w:rsid w:val="00B8480B"/>
    <w:rsid w:val="00B84C29"/>
    <w:rsid w:val="00B84EFD"/>
    <w:rsid w:val="00B85155"/>
    <w:rsid w:val="00B852B7"/>
    <w:rsid w:val="00B8544F"/>
    <w:rsid w:val="00B85674"/>
    <w:rsid w:val="00B86700"/>
    <w:rsid w:val="00B8687E"/>
    <w:rsid w:val="00B868D4"/>
    <w:rsid w:val="00B86E94"/>
    <w:rsid w:val="00B872E6"/>
    <w:rsid w:val="00B8743F"/>
    <w:rsid w:val="00B87981"/>
    <w:rsid w:val="00B87F1D"/>
    <w:rsid w:val="00B901A1"/>
    <w:rsid w:val="00B90253"/>
    <w:rsid w:val="00B90340"/>
    <w:rsid w:val="00B903DD"/>
    <w:rsid w:val="00B9053F"/>
    <w:rsid w:val="00B906E3"/>
    <w:rsid w:val="00B90A3D"/>
    <w:rsid w:val="00B9253D"/>
    <w:rsid w:val="00B92E0A"/>
    <w:rsid w:val="00B92F2B"/>
    <w:rsid w:val="00B9360C"/>
    <w:rsid w:val="00B93656"/>
    <w:rsid w:val="00B936B2"/>
    <w:rsid w:val="00B9399F"/>
    <w:rsid w:val="00B939D7"/>
    <w:rsid w:val="00B939F8"/>
    <w:rsid w:val="00B93A1A"/>
    <w:rsid w:val="00B93CE4"/>
    <w:rsid w:val="00B93FE8"/>
    <w:rsid w:val="00B93FF7"/>
    <w:rsid w:val="00B9416F"/>
    <w:rsid w:val="00B941C6"/>
    <w:rsid w:val="00B942E9"/>
    <w:rsid w:val="00B94D14"/>
    <w:rsid w:val="00B94E2D"/>
    <w:rsid w:val="00B951BE"/>
    <w:rsid w:val="00B9626A"/>
    <w:rsid w:val="00B96391"/>
    <w:rsid w:val="00B96DB3"/>
    <w:rsid w:val="00B9789C"/>
    <w:rsid w:val="00B97B2C"/>
    <w:rsid w:val="00B97CDB"/>
    <w:rsid w:val="00B97ED9"/>
    <w:rsid w:val="00BA02AF"/>
    <w:rsid w:val="00BA0C74"/>
    <w:rsid w:val="00BA117F"/>
    <w:rsid w:val="00BA17A5"/>
    <w:rsid w:val="00BA184D"/>
    <w:rsid w:val="00BA1D18"/>
    <w:rsid w:val="00BA392A"/>
    <w:rsid w:val="00BA3D84"/>
    <w:rsid w:val="00BA4151"/>
    <w:rsid w:val="00BA43AE"/>
    <w:rsid w:val="00BA4C69"/>
    <w:rsid w:val="00BA4C83"/>
    <w:rsid w:val="00BA4F98"/>
    <w:rsid w:val="00BA52C8"/>
    <w:rsid w:val="00BA593B"/>
    <w:rsid w:val="00BA5A6E"/>
    <w:rsid w:val="00BA5CB3"/>
    <w:rsid w:val="00BA6277"/>
    <w:rsid w:val="00BA62E7"/>
    <w:rsid w:val="00BA6BA0"/>
    <w:rsid w:val="00BA726D"/>
    <w:rsid w:val="00BA746F"/>
    <w:rsid w:val="00BA7933"/>
    <w:rsid w:val="00BA7F0F"/>
    <w:rsid w:val="00BB043B"/>
    <w:rsid w:val="00BB05B7"/>
    <w:rsid w:val="00BB08CF"/>
    <w:rsid w:val="00BB09A9"/>
    <w:rsid w:val="00BB0B23"/>
    <w:rsid w:val="00BB122D"/>
    <w:rsid w:val="00BB1488"/>
    <w:rsid w:val="00BB1652"/>
    <w:rsid w:val="00BB1A5D"/>
    <w:rsid w:val="00BB2AF4"/>
    <w:rsid w:val="00BB2BC9"/>
    <w:rsid w:val="00BB2DD3"/>
    <w:rsid w:val="00BB2DE5"/>
    <w:rsid w:val="00BB2EF3"/>
    <w:rsid w:val="00BB366E"/>
    <w:rsid w:val="00BB3AC2"/>
    <w:rsid w:val="00BB43C2"/>
    <w:rsid w:val="00BB4636"/>
    <w:rsid w:val="00BB4814"/>
    <w:rsid w:val="00BB49DE"/>
    <w:rsid w:val="00BB4F23"/>
    <w:rsid w:val="00BB4FE4"/>
    <w:rsid w:val="00BB5174"/>
    <w:rsid w:val="00BB51A9"/>
    <w:rsid w:val="00BB5243"/>
    <w:rsid w:val="00BB55B3"/>
    <w:rsid w:val="00BB5731"/>
    <w:rsid w:val="00BB5AC9"/>
    <w:rsid w:val="00BB6615"/>
    <w:rsid w:val="00BB6653"/>
    <w:rsid w:val="00BB68CD"/>
    <w:rsid w:val="00BB6B2F"/>
    <w:rsid w:val="00BB7469"/>
    <w:rsid w:val="00BB75EF"/>
    <w:rsid w:val="00BB76A7"/>
    <w:rsid w:val="00BB7DE8"/>
    <w:rsid w:val="00BC0745"/>
    <w:rsid w:val="00BC13B9"/>
    <w:rsid w:val="00BC1563"/>
    <w:rsid w:val="00BC16F7"/>
    <w:rsid w:val="00BC1704"/>
    <w:rsid w:val="00BC1A73"/>
    <w:rsid w:val="00BC1C15"/>
    <w:rsid w:val="00BC1C8F"/>
    <w:rsid w:val="00BC1C9B"/>
    <w:rsid w:val="00BC1D11"/>
    <w:rsid w:val="00BC2464"/>
    <w:rsid w:val="00BC24CD"/>
    <w:rsid w:val="00BC2B21"/>
    <w:rsid w:val="00BC32ED"/>
    <w:rsid w:val="00BC3456"/>
    <w:rsid w:val="00BC3BE7"/>
    <w:rsid w:val="00BC3C7A"/>
    <w:rsid w:val="00BC3D40"/>
    <w:rsid w:val="00BC46F3"/>
    <w:rsid w:val="00BC5040"/>
    <w:rsid w:val="00BC5D4D"/>
    <w:rsid w:val="00BC5F36"/>
    <w:rsid w:val="00BC6586"/>
    <w:rsid w:val="00BC67B4"/>
    <w:rsid w:val="00BC68B3"/>
    <w:rsid w:val="00BC6D24"/>
    <w:rsid w:val="00BC7F39"/>
    <w:rsid w:val="00BD00FC"/>
    <w:rsid w:val="00BD0A58"/>
    <w:rsid w:val="00BD0F34"/>
    <w:rsid w:val="00BD1949"/>
    <w:rsid w:val="00BD274A"/>
    <w:rsid w:val="00BD294D"/>
    <w:rsid w:val="00BD31A3"/>
    <w:rsid w:val="00BD342D"/>
    <w:rsid w:val="00BD3685"/>
    <w:rsid w:val="00BD3706"/>
    <w:rsid w:val="00BD3ACF"/>
    <w:rsid w:val="00BD3D65"/>
    <w:rsid w:val="00BD3E65"/>
    <w:rsid w:val="00BD438C"/>
    <w:rsid w:val="00BD44C4"/>
    <w:rsid w:val="00BD48C6"/>
    <w:rsid w:val="00BD48E1"/>
    <w:rsid w:val="00BD49F9"/>
    <w:rsid w:val="00BD56C2"/>
    <w:rsid w:val="00BD5716"/>
    <w:rsid w:val="00BD5973"/>
    <w:rsid w:val="00BD5F5D"/>
    <w:rsid w:val="00BD60BE"/>
    <w:rsid w:val="00BD66DE"/>
    <w:rsid w:val="00BD6ED5"/>
    <w:rsid w:val="00BD70D6"/>
    <w:rsid w:val="00BD7216"/>
    <w:rsid w:val="00BD7DE9"/>
    <w:rsid w:val="00BE0385"/>
    <w:rsid w:val="00BE15A0"/>
    <w:rsid w:val="00BE1853"/>
    <w:rsid w:val="00BE1CDC"/>
    <w:rsid w:val="00BE1CF2"/>
    <w:rsid w:val="00BE217F"/>
    <w:rsid w:val="00BE227D"/>
    <w:rsid w:val="00BE2318"/>
    <w:rsid w:val="00BE2D4D"/>
    <w:rsid w:val="00BE2DBA"/>
    <w:rsid w:val="00BE38EC"/>
    <w:rsid w:val="00BE3942"/>
    <w:rsid w:val="00BE3B5B"/>
    <w:rsid w:val="00BE3CF8"/>
    <w:rsid w:val="00BE47B2"/>
    <w:rsid w:val="00BE4AF3"/>
    <w:rsid w:val="00BE4C1D"/>
    <w:rsid w:val="00BE4EB2"/>
    <w:rsid w:val="00BE5580"/>
    <w:rsid w:val="00BE580F"/>
    <w:rsid w:val="00BE5870"/>
    <w:rsid w:val="00BE596E"/>
    <w:rsid w:val="00BE5C41"/>
    <w:rsid w:val="00BE5E6D"/>
    <w:rsid w:val="00BE714D"/>
    <w:rsid w:val="00BE75B9"/>
    <w:rsid w:val="00BE7821"/>
    <w:rsid w:val="00BF0D9F"/>
    <w:rsid w:val="00BF0E0B"/>
    <w:rsid w:val="00BF122B"/>
    <w:rsid w:val="00BF13B7"/>
    <w:rsid w:val="00BF1476"/>
    <w:rsid w:val="00BF1920"/>
    <w:rsid w:val="00BF2011"/>
    <w:rsid w:val="00BF22A1"/>
    <w:rsid w:val="00BF2854"/>
    <w:rsid w:val="00BF2DC2"/>
    <w:rsid w:val="00BF3361"/>
    <w:rsid w:val="00BF39FA"/>
    <w:rsid w:val="00BF3B7F"/>
    <w:rsid w:val="00BF4266"/>
    <w:rsid w:val="00BF45EB"/>
    <w:rsid w:val="00BF4A37"/>
    <w:rsid w:val="00BF4BC8"/>
    <w:rsid w:val="00BF5940"/>
    <w:rsid w:val="00BF5FE5"/>
    <w:rsid w:val="00BF685A"/>
    <w:rsid w:val="00BF6A0B"/>
    <w:rsid w:val="00BF7096"/>
    <w:rsid w:val="00BF7873"/>
    <w:rsid w:val="00BF7CFA"/>
    <w:rsid w:val="00C00981"/>
    <w:rsid w:val="00C00BA4"/>
    <w:rsid w:val="00C00C29"/>
    <w:rsid w:val="00C00D27"/>
    <w:rsid w:val="00C01DAA"/>
    <w:rsid w:val="00C01ED4"/>
    <w:rsid w:val="00C02110"/>
    <w:rsid w:val="00C029CF"/>
    <w:rsid w:val="00C02BE4"/>
    <w:rsid w:val="00C02CE5"/>
    <w:rsid w:val="00C02D6F"/>
    <w:rsid w:val="00C030D0"/>
    <w:rsid w:val="00C04A41"/>
    <w:rsid w:val="00C04D9E"/>
    <w:rsid w:val="00C05800"/>
    <w:rsid w:val="00C05AE8"/>
    <w:rsid w:val="00C05BF8"/>
    <w:rsid w:val="00C05C86"/>
    <w:rsid w:val="00C068F3"/>
    <w:rsid w:val="00C069A7"/>
    <w:rsid w:val="00C06F23"/>
    <w:rsid w:val="00C06F65"/>
    <w:rsid w:val="00C07EAC"/>
    <w:rsid w:val="00C10A53"/>
    <w:rsid w:val="00C10ADF"/>
    <w:rsid w:val="00C10C5D"/>
    <w:rsid w:val="00C10EBE"/>
    <w:rsid w:val="00C10F0B"/>
    <w:rsid w:val="00C11083"/>
    <w:rsid w:val="00C1125B"/>
    <w:rsid w:val="00C11755"/>
    <w:rsid w:val="00C11794"/>
    <w:rsid w:val="00C1185B"/>
    <w:rsid w:val="00C11DDF"/>
    <w:rsid w:val="00C12003"/>
    <w:rsid w:val="00C123B7"/>
    <w:rsid w:val="00C12E6D"/>
    <w:rsid w:val="00C1336D"/>
    <w:rsid w:val="00C13460"/>
    <w:rsid w:val="00C13717"/>
    <w:rsid w:val="00C13E85"/>
    <w:rsid w:val="00C14535"/>
    <w:rsid w:val="00C14604"/>
    <w:rsid w:val="00C1552D"/>
    <w:rsid w:val="00C1562E"/>
    <w:rsid w:val="00C162DC"/>
    <w:rsid w:val="00C17477"/>
    <w:rsid w:val="00C17490"/>
    <w:rsid w:val="00C20433"/>
    <w:rsid w:val="00C208A6"/>
    <w:rsid w:val="00C20EAB"/>
    <w:rsid w:val="00C21259"/>
    <w:rsid w:val="00C21714"/>
    <w:rsid w:val="00C218D8"/>
    <w:rsid w:val="00C21DFE"/>
    <w:rsid w:val="00C21F26"/>
    <w:rsid w:val="00C21F85"/>
    <w:rsid w:val="00C2207D"/>
    <w:rsid w:val="00C22081"/>
    <w:rsid w:val="00C223F6"/>
    <w:rsid w:val="00C2281F"/>
    <w:rsid w:val="00C229F8"/>
    <w:rsid w:val="00C22A3F"/>
    <w:rsid w:val="00C22D28"/>
    <w:rsid w:val="00C230C0"/>
    <w:rsid w:val="00C23267"/>
    <w:rsid w:val="00C23318"/>
    <w:rsid w:val="00C2335F"/>
    <w:rsid w:val="00C233A2"/>
    <w:rsid w:val="00C23BA6"/>
    <w:rsid w:val="00C23C0C"/>
    <w:rsid w:val="00C23E61"/>
    <w:rsid w:val="00C2487C"/>
    <w:rsid w:val="00C24C62"/>
    <w:rsid w:val="00C24EC2"/>
    <w:rsid w:val="00C25202"/>
    <w:rsid w:val="00C2544C"/>
    <w:rsid w:val="00C25C0C"/>
    <w:rsid w:val="00C25D8B"/>
    <w:rsid w:val="00C26000"/>
    <w:rsid w:val="00C26675"/>
    <w:rsid w:val="00C276C4"/>
    <w:rsid w:val="00C277B1"/>
    <w:rsid w:val="00C27949"/>
    <w:rsid w:val="00C279FC"/>
    <w:rsid w:val="00C27DBD"/>
    <w:rsid w:val="00C3004B"/>
    <w:rsid w:val="00C3011F"/>
    <w:rsid w:val="00C30CA0"/>
    <w:rsid w:val="00C30DC5"/>
    <w:rsid w:val="00C30DC6"/>
    <w:rsid w:val="00C31053"/>
    <w:rsid w:val="00C314BC"/>
    <w:rsid w:val="00C31918"/>
    <w:rsid w:val="00C31972"/>
    <w:rsid w:val="00C321C0"/>
    <w:rsid w:val="00C32A72"/>
    <w:rsid w:val="00C32CC5"/>
    <w:rsid w:val="00C3304C"/>
    <w:rsid w:val="00C33349"/>
    <w:rsid w:val="00C33769"/>
    <w:rsid w:val="00C3393F"/>
    <w:rsid w:val="00C33ABD"/>
    <w:rsid w:val="00C33CD3"/>
    <w:rsid w:val="00C33D71"/>
    <w:rsid w:val="00C33DA2"/>
    <w:rsid w:val="00C34441"/>
    <w:rsid w:val="00C344E2"/>
    <w:rsid w:val="00C35223"/>
    <w:rsid w:val="00C35253"/>
    <w:rsid w:val="00C353AC"/>
    <w:rsid w:val="00C358C6"/>
    <w:rsid w:val="00C35BB4"/>
    <w:rsid w:val="00C35DBA"/>
    <w:rsid w:val="00C35EAC"/>
    <w:rsid w:val="00C36A06"/>
    <w:rsid w:val="00C36EF9"/>
    <w:rsid w:val="00C37773"/>
    <w:rsid w:val="00C37931"/>
    <w:rsid w:val="00C37BAD"/>
    <w:rsid w:val="00C402C4"/>
    <w:rsid w:val="00C40710"/>
    <w:rsid w:val="00C40A51"/>
    <w:rsid w:val="00C40C02"/>
    <w:rsid w:val="00C41EAA"/>
    <w:rsid w:val="00C41FE0"/>
    <w:rsid w:val="00C42210"/>
    <w:rsid w:val="00C422E6"/>
    <w:rsid w:val="00C427A9"/>
    <w:rsid w:val="00C42A4F"/>
    <w:rsid w:val="00C42E3C"/>
    <w:rsid w:val="00C43127"/>
    <w:rsid w:val="00C4493B"/>
    <w:rsid w:val="00C449EF"/>
    <w:rsid w:val="00C44A6F"/>
    <w:rsid w:val="00C44A8B"/>
    <w:rsid w:val="00C44E91"/>
    <w:rsid w:val="00C45106"/>
    <w:rsid w:val="00C4556B"/>
    <w:rsid w:val="00C45C37"/>
    <w:rsid w:val="00C45CB8"/>
    <w:rsid w:val="00C45CDF"/>
    <w:rsid w:val="00C4678B"/>
    <w:rsid w:val="00C46938"/>
    <w:rsid w:val="00C46C86"/>
    <w:rsid w:val="00C4797D"/>
    <w:rsid w:val="00C47E8F"/>
    <w:rsid w:val="00C47EC2"/>
    <w:rsid w:val="00C50064"/>
    <w:rsid w:val="00C5010E"/>
    <w:rsid w:val="00C50AFD"/>
    <w:rsid w:val="00C50E32"/>
    <w:rsid w:val="00C50F72"/>
    <w:rsid w:val="00C514B9"/>
    <w:rsid w:val="00C515AE"/>
    <w:rsid w:val="00C51AAB"/>
    <w:rsid w:val="00C51D28"/>
    <w:rsid w:val="00C51D91"/>
    <w:rsid w:val="00C51DF3"/>
    <w:rsid w:val="00C523BE"/>
    <w:rsid w:val="00C52433"/>
    <w:rsid w:val="00C530C4"/>
    <w:rsid w:val="00C53364"/>
    <w:rsid w:val="00C5370F"/>
    <w:rsid w:val="00C5375C"/>
    <w:rsid w:val="00C5398B"/>
    <w:rsid w:val="00C53E92"/>
    <w:rsid w:val="00C540E2"/>
    <w:rsid w:val="00C54267"/>
    <w:rsid w:val="00C548D7"/>
    <w:rsid w:val="00C54D20"/>
    <w:rsid w:val="00C55190"/>
    <w:rsid w:val="00C558ED"/>
    <w:rsid w:val="00C55DF6"/>
    <w:rsid w:val="00C561EA"/>
    <w:rsid w:val="00C5643E"/>
    <w:rsid w:val="00C5684C"/>
    <w:rsid w:val="00C57502"/>
    <w:rsid w:val="00C5766A"/>
    <w:rsid w:val="00C576B2"/>
    <w:rsid w:val="00C57B81"/>
    <w:rsid w:val="00C57C51"/>
    <w:rsid w:val="00C57D7C"/>
    <w:rsid w:val="00C600F2"/>
    <w:rsid w:val="00C606F3"/>
    <w:rsid w:val="00C60C2D"/>
    <w:rsid w:val="00C60E7E"/>
    <w:rsid w:val="00C61564"/>
    <w:rsid w:val="00C61703"/>
    <w:rsid w:val="00C61908"/>
    <w:rsid w:val="00C61B57"/>
    <w:rsid w:val="00C61CBD"/>
    <w:rsid w:val="00C61D6D"/>
    <w:rsid w:val="00C61E5F"/>
    <w:rsid w:val="00C61ED3"/>
    <w:rsid w:val="00C621A0"/>
    <w:rsid w:val="00C62C9A"/>
    <w:rsid w:val="00C63315"/>
    <w:rsid w:val="00C63786"/>
    <w:rsid w:val="00C63DD7"/>
    <w:rsid w:val="00C64648"/>
    <w:rsid w:val="00C64789"/>
    <w:rsid w:val="00C65177"/>
    <w:rsid w:val="00C65533"/>
    <w:rsid w:val="00C65724"/>
    <w:rsid w:val="00C65B51"/>
    <w:rsid w:val="00C65E17"/>
    <w:rsid w:val="00C65FCF"/>
    <w:rsid w:val="00C66240"/>
    <w:rsid w:val="00C662E7"/>
    <w:rsid w:val="00C66605"/>
    <w:rsid w:val="00C666A6"/>
    <w:rsid w:val="00C66D57"/>
    <w:rsid w:val="00C673A7"/>
    <w:rsid w:val="00C67747"/>
    <w:rsid w:val="00C70665"/>
    <w:rsid w:val="00C71026"/>
    <w:rsid w:val="00C71042"/>
    <w:rsid w:val="00C71813"/>
    <w:rsid w:val="00C71CF9"/>
    <w:rsid w:val="00C72512"/>
    <w:rsid w:val="00C7262A"/>
    <w:rsid w:val="00C72806"/>
    <w:rsid w:val="00C72AFC"/>
    <w:rsid w:val="00C72DA1"/>
    <w:rsid w:val="00C72ED4"/>
    <w:rsid w:val="00C73440"/>
    <w:rsid w:val="00C73773"/>
    <w:rsid w:val="00C737FB"/>
    <w:rsid w:val="00C73827"/>
    <w:rsid w:val="00C739B8"/>
    <w:rsid w:val="00C74C1E"/>
    <w:rsid w:val="00C74E5F"/>
    <w:rsid w:val="00C75E44"/>
    <w:rsid w:val="00C76424"/>
    <w:rsid w:val="00C768FB"/>
    <w:rsid w:val="00C77705"/>
    <w:rsid w:val="00C77987"/>
    <w:rsid w:val="00C77CFA"/>
    <w:rsid w:val="00C77D84"/>
    <w:rsid w:val="00C77E5D"/>
    <w:rsid w:val="00C77E7F"/>
    <w:rsid w:val="00C80003"/>
    <w:rsid w:val="00C8071D"/>
    <w:rsid w:val="00C80BBE"/>
    <w:rsid w:val="00C81F2B"/>
    <w:rsid w:val="00C8205E"/>
    <w:rsid w:val="00C825CF"/>
    <w:rsid w:val="00C82C6D"/>
    <w:rsid w:val="00C831A8"/>
    <w:rsid w:val="00C834EE"/>
    <w:rsid w:val="00C83AE8"/>
    <w:rsid w:val="00C83BE8"/>
    <w:rsid w:val="00C8409D"/>
    <w:rsid w:val="00C843D4"/>
    <w:rsid w:val="00C844DD"/>
    <w:rsid w:val="00C84B0D"/>
    <w:rsid w:val="00C85098"/>
    <w:rsid w:val="00C851E0"/>
    <w:rsid w:val="00C85545"/>
    <w:rsid w:val="00C85655"/>
    <w:rsid w:val="00C858FB"/>
    <w:rsid w:val="00C85BDB"/>
    <w:rsid w:val="00C85F57"/>
    <w:rsid w:val="00C8620C"/>
    <w:rsid w:val="00C864B9"/>
    <w:rsid w:val="00C864D5"/>
    <w:rsid w:val="00C866FD"/>
    <w:rsid w:val="00C869D1"/>
    <w:rsid w:val="00C86AD4"/>
    <w:rsid w:val="00C86B5D"/>
    <w:rsid w:val="00C872CB"/>
    <w:rsid w:val="00C9007E"/>
    <w:rsid w:val="00C90482"/>
    <w:rsid w:val="00C904A0"/>
    <w:rsid w:val="00C908C9"/>
    <w:rsid w:val="00C90B56"/>
    <w:rsid w:val="00C9103D"/>
    <w:rsid w:val="00C910AB"/>
    <w:rsid w:val="00C911D3"/>
    <w:rsid w:val="00C91C55"/>
    <w:rsid w:val="00C926F0"/>
    <w:rsid w:val="00C92A1F"/>
    <w:rsid w:val="00C92DDF"/>
    <w:rsid w:val="00C939A9"/>
    <w:rsid w:val="00C94AA3"/>
    <w:rsid w:val="00C94AC7"/>
    <w:rsid w:val="00C95458"/>
    <w:rsid w:val="00C9547E"/>
    <w:rsid w:val="00C95577"/>
    <w:rsid w:val="00C95689"/>
    <w:rsid w:val="00C958C9"/>
    <w:rsid w:val="00C95C0A"/>
    <w:rsid w:val="00C95E6E"/>
    <w:rsid w:val="00C95FD2"/>
    <w:rsid w:val="00C9608A"/>
    <w:rsid w:val="00C962DF"/>
    <w:rsid w:val="00C96647"/>
    <w:rsid w:val="00C96BA9"/>
    <w:rsid w:val="00C96F2E"/>
    <w:rsid w:val="00C96FD8"/>
    <w:rsid w:val="00C9796D"/>
    <w:rsid w:val="00C97CFA"/>
    <w:rsid w:val="00C97E05"/>
    <w:rsid w:val="00C97FD7"/>
    <w:rsid w:val="00CA076F"/>
    <w:rsid w:val="00CA0A55"/>
    <w:rsid w:val="00CA0AAD"/>
    <w:rsid w:val="00CA0FCA"/>
    <w:rsid w:val="00CA20B9"/>
    <w:rsid w:val="00CA21C0"/>
    <w:rsid w:val="00CA241E"/>
    <w:rsid w:val="00CA2588"/>
    <w:rsid w:val="00CA29A5"/>
    <w:rsid w:val="00CA2C1C"/>
    <w:rsid w:val="00CA30E2"/>
    <w:rsid w:val="00CA387C"/>
    <w:rsid w:val="00CA38C0"/>
    <w:rsid w:val="00CA413D"/>
    <w:rsid w:val="00CA4BD2"/>
    <w:rsid w:val="00CA4BE7"/>
    <w:rsid w:val="00CA589D"/>
    <w:rsid w:val="00CA5AAA"/>
    <w:rsid w:val="00CA60DB"/>
    <w:rsid w:val="00CA6C52"/>
    <w:rsid w:val="00CA6DA7"/>
    <w:rsid w:val="00CA6F4B"/>
    <w:rsid w:val="00CA7B7F"/>
    <w:rsid w:val="00CA7E5B"/>
    <w:rsid w:val="00CA7F92"/>
    <w:rsid w:val="00CB042B"/>
    <w:rsid w:val="00CB1056"/>
    <w:rsid w:val="00CB1929"/>
    <w:rsid w:val="00CB2025"/>
    <w:rsid w:val="00CB335B"/>
    <w:rsid w:val="00CB3672"/>
    <w:rsid w:val="00CB398F"/>
    <w:rsid w:val="00CB3ADA"/>
    <w:rsid w:val="00CB3C3B"/>
    <w:rsid w:val="00CB42C8"/>
    <w:rsid w:val="00CB47B9"/>
    <w:rsid w:val="00CB497B"/>
    <w:rsid w:val="00CB4996"/>
    <w:rsid w:val="00CB4C37"/>
    <w:rsid w:val="00CB4DF8"/>
    <w:rsid w:val="00CB4FD9"/>
    <w:rsid w:val="00CB5062"/>
    <w:rsid w:val="00CB519B"/>
    <w:rsid w:val="00CB5575"/>
    <w:rsid w:val="00CB56A8"/>
    <w:rsid w:val="00CB5B55"/>
    <w:rsid w:val="00CB5F06"/>
    <w:rsid w:val="00CB602B"/>
    <w:rsid w:val="00CB61BD"/>
    <w:rsid w:val="00CB62CB"/>
    <w:rsid w:val="00CB66B2"/>
    <w:rsid w:val="00CB672E"/>
    <w:rsid w:val="00CB6E92"/>
    <w:rsid w:val="00CB6EBE"/>
    <w:rsid w:val="00CB6F0E"/>
    <w:rsid w:val="00CB7014"/>
    <w:rsid w:val="00CB75DC"/>
    <w:rsid w:val="00CB79D1"/>
    <w:rsid w:val="00CB7A0B"/>
    <w:rsid w:val="00CC00E7"/>
    <w:rsid w:val="00CC049F"/>
    <w:rsid w:val="00CC06CE"/>
    <w:rsid w:val="00CC0A9F"/>
    <w:rsid w:val="00CC177D"/>
    <w:rsid w:val="00CC1834"/>
    <w:rsid w:val="00CC1D5C"/>
    <w:rsid w:val="00CC2160"/>
    <w:rsid w:val="00CC26A8"/>
    <w:rsid w:val="00CC27A5"/>
    <w:rsid w:val="00CC2A16"/>
    <w:rsid w:val="00CC2A69"/>
    <w:rsid w:val="00CC301C"/>
    <w:rsid w:val="00CC318A"/>
    <w:rsid w:val="00CC32CB"/>
    <w:rsid w:val="00CC34C3"/>
    <w:rsid w:val="00CC468C"/>
    <w:rsid w:val="00CC4C98"/>
    <w:rsid w:val="00CC5138"/>
    <w:rsid w:val="00CC5552"/>
    <w:rsid w:val="00CC57AB"/>
    <w:rsid w:val="00CC5BBC"/>
    <w:rsid w:val="00CC5D05"/>
    <w:rsid w:val="00CC64E9"/>
    <w:rsid w:val="00CC6AA6"/>
    <w:rsid w:val="00CC6F60"/>
    <w:rsid w:val="00CC73BD"/>
    <w:rsid w:val="00CC7456"/>
    <w:rsid w:val="00CC75DA"/>
    <w:rsid w:val="00CC7B25"/>
    <w:rsid w:val="00CD0052"/>
    <w:rsid w:val="00CD005C"/>
    <w:rsid w:val="00CD046E"/>
    <w:rsid w:val="00CD047D"/>
    <w:rsid w:val="00CD0B71"/>
    <w:rsid w:val="00CD0E3A"/>
    <w:rsid w:val="00CD1704"/>
    <w:rsid w:val="00CD2186"/>
    <w:rsid w:val="00CD2614"/>
    <w:rsid w:val="00CD36DD"/>
    <w:rsid w:val="00CD4603"/>
    <w:rsid w:val="00CD4655"/>
    <w:rsid w:val="00CD4730"/>
    <w:rsid w:val="00CD48FC"/>
    <w:rsid w:val="00CD4A74"/>
    <w:rsid w:val="00CD4C1A"/>
    <w:rsid w:val="00CD4DF6"/>
    <w:rsid w:val="00CD51E0"/>
    <w:rsid w:val="00CD548C"/>
    <w:rsid w:val="00CD55C9"/>
    <w:rsid w:val="00CD566F"/>
    <w:rsid w:val="00CD63B6"/>
    <w:rsid w:val="00CD66F7"/>
    <w:rsid w:val="00CD6A50"/>
    <w:rsid w:val="00CD73EE"/>
    <w:rsid w:val="00CD74B9"/>
    <w:rsid w:val="00CD74DA"/>
    <w:rsid w:val="00CD7713"/>
    <w:rsid w:val="00CD7791"/>
    <w:rsid w:val="00CD785D"/>
    <w:rsid w:val="00CD7D75"/>
    <w:rsid w:val="00CE0069"/>
    <w:rsid w:val="00CE0315"/>
    <w:rsid w:val="00CE0397"/>
    <w:rsid w:val="00CE0C95"/>
    <w:rsid w:val="00CE0D66"/>
    <w:rsid w:val="00CE0EA5"/>
    <w:rsid w:val="00CE1924"/>
    <w:rsid w:val="00CE2573"/>
    <w:rsid w:val="00CE27AB"/>
    <w:rsid w:val="00CE29A1"/>
    <w:rsid w:val="00CE2D27"/>
    <w:rsid w:val="00CE2F34"/>
    <w:rsid w:val="00CE2FC5"/>
    <w:rsid w:val="00CE3519"/>
    <w:rsid w:val="00CE38FE"/>
    <w:rsid w:val="00CE5B8F"/>
    <w:rsid w:val="00CE5C50"/>
    <w:rsid w:val="00CE5CB3"/>
    <w:rsid w:val="00CE6382"/>
    <w:rsid w:val="00CE676C"/>
    <w:rsid w:val="00CE6F0A"/>
    <w:rsid w:val="00CE70BA"/>
    <w:rsid w:val="00CE7174"/>
    <w:rsid w:val="00CE7DB8"/>
    <w:rsid w:val="00CE7E2C"/>
    <w:rsid w:val="00CF0835"/>
    <w:rsid w:val="00CF0A0D"/>
    <w:rsid w:val="00CF24AC"/>
    <w:rsid w:val="00CF24D2"/>
    <w:rsid w:val="00CF293B"/>
    <w:rsid w:val="00CF2C3D"/>
    <w:rsid w:val="00CF31A6"/>
    <w:rsid w:val="00CF3977"/>
    <w:rsid w:val="00CF3E31"/>
    <w:rsid w:val="00CF42E8"/>
    <w:rsid w:val="00CF44B8"/>
    <w:rsid w:val="00CF4773"/>
    <w:rsid w:val="00CF51B8"/>
    <w:rsid w:val="00CF59B2"/>
    <w:rsid w:val="00CF5AF5"/>
    <w:rsid w:val="00CF60AD"/>
    <w:rsid w:val="00CF6831"/>
    <w:rsid w:val="00CF6C65"/>
    <w:rsid w:val="00CF7204"/>
    <w:rsid w:val="00CF73A8"/>
    <w:rsid w:val="00CF7DBB"/>
    <w:rsid w:val="00CF7EA8"/>
    <w:rsid w:val="00D0029A"/>
    <w:rsid w:val="00D00639"/>
    <w:rsid w:val="00D00AEF"/>
    <w:rsid w:val="00D00AF5"/>
    <w:rsid w:val="00D00C9B"/>
    <w:rsid w:val="00D01831"/>
    <w:rsid w:val="00D01976"/>
    <w:rsid w:val="00D01FA9"/>
    <w:rsid w:val="00D020EE"/>
    <w:rsid w:val="00D025E8"/>
    <w:rsid w:val="00D02D1C"/>
    <w:rsid w:val="00D04975"/>
    <w:rsid w:val="00D049B0"/>
    <w:rsid w:val="00D04B52"/>
    <w:rsid w:val="00D04F63"/>
    <w:rsid w:val="00D07686"/>
    <w:rsid w:val="00D07F6F"/>
    <w:rsid w:val="00D10122"/>
    <w:rsid w:val="00D1055B"/>
    <w:rsid w:val="00D1087D"/>
    <w:rsid w:val="00D10AB0"/>
    <w:rsid w:val="00D10C3A"/>
    <w:rsid w:val="00D10E03"/>
    <w:rsid w:val="00D10E5B"/>
    <w:rsid w:val="00D1182B"/>
    <w:rsid w:val="00D121AD"/>
    <w:rsid w:val="00D12E29"/>
    <w:rsid w:val="00D13223"/>
    <w:rsid w:val="00D13240"/>
    <w:rsid w:val="00D13733"/>
    <w:rsid w:val="00D13ABB"/>
    <w:rsid w:val="00D13C38"/>
    <w:rsid w:val="00D13CAD"/>
    <w:rsid w:val="00D143BB"/>
    <w:rsid w:val="00D14958"/>
    <w:rsid w:val="00D1495F"/>
    <w:rsid w:val="00D14B1F"/>
    <w:rsid w:val="00D14C6F"/>
    <w:rsid w:val="00D14CB5"/>
    <w:rsid w:val="00D14FFD"/>
    <w:rsid w:val="00D15230"/>
    <w:rsid w:val="00D15567"/>
    <w:rsid w:val="00D16069"/>
    <w:rsid w:val="00D1663F"/>
    <w:rsid w:val="00D16EC0"/>
    <w:rsid w:val="00D1744A"/>
    <w:rsid w:val="00D174F0"/>
    <w:rsid w:val="00D1771F"/>
    <w:rsid w:val="00D179CD"/>
    <w:rsid w:val="00D17D50"/>
    <w:rsid w:val="00D17D91"/>
    <w:rsid w:val="00D17F98"/>
    <w:rsid w:val="00D20A7C"/>
    <w:rsid w:val="00D20F12"/>
    <w:rsid w:val="00D21333"/>
    <w:rsid w:val="00D218CC"/>
    <w:rsid w:val="00D21B4C"/>
    <w:rsid w:val="00D21E9E"/>
    <w:rsid w:val="00D235E0"/>
    <w:rsid w:val="00D2477C"/>
    <w:rsid w:val="00D24A0F"/>
    <w:rsid w:val="00D251A1"/>
    <w:rsid w:val="00D2521F"/>
    <w:rsid w:val="00D25307"/>
    <w:rsid w:val="00D2576D"/>
    <w:rsid w:val="00D25AC0"/>
    <w:rsid w:val="00D25D37"/>
    <w:rsid w:val="00D25DEB"/>
    <w:rsid w:val="00D265A9"/>
    <w:rsid w:val="00D277DF"/>
    <w:rsid w:val="00D27A72"/>
    <w:rsid w:val="00D27E85"/>
    <w:rsid w:val="00D30794"/>
    <w:rsid w:val="00D307A2"/>
    <w:rsid w:val="00D30AA1"/>
    <w:rsid w:val="00D30D69"/>
    <w:rsid w:val="00D30DD2"/>
    <w:rsid w:val="00D30E0D"/>
    <w:rsid w:val="00D30F06"/>
    <w:rsid w:val="00D31DE2"/>
    <w:rsid w:val="00D32322"/>
    <w:rsid w:val="00D3281C"/>
    <w:rsid w:val="00D3315E"/>
    <w:rsid w:val="00D33435"/>
    <w:rsid w:val="00D339F3"/>
    <w:rsid w:val="00D33AAF"/>
    <w:rsid w:val="00D33AEC"/>
    <w:rsid w:val="00D33BB3"/>
    <w:rsid w:val="00D33D20"/>
    <w:rsid w:val="00D33D94"/>
    <w:rsid w:val="00D33FEE"/>
    <w:rsid w:val="00D34103"/>
    <w:rsid w:val="00D3411C"/>
    <w:rsid w:val="00D342A7"/>
    <w:rsid w:val="00D34719"/>
    <w:rsid w:val="00D3491E"/>
    <w:rsid w:val="00D34C65"/>
    <w:rsid w:val="00D350D5"/>
    <w:rsid w:val="00D3535F"/>
    <w:rsid w:val="00D35763"/>
    <w:rsid w:val="00D35811"/>
    <w:rsid w:val="00D35C6E"/>
    <w:rsid w:val="00D35CEC"/>
    <w:rsid w:val="00D35D64"/>
    <w:rsid w:val="00D36142"/>
    <w:rsid w:val="00D366B2"/>
    <w:rsid w:val="00D3699D"/>
    <w:rsid w:val="00D36BFD"/>
    <w:rsid w:val="00D36CFE"/>
    <w:rsid w:val="00D37439"/>
    <w:rsid w:val="00D37596"/>
    <w:rsid w:val="00D401D2"/>
    <w:rsid w:val="00D404AB"/>
    <w:rsid w:val="00D404EE"/>
    <w:rsid w:val="00D40D2D"/>
    <w:rsid w:val="00D40E4D"/>
    <w:rsid w:val="00D411A0"/>
    <w:rsid w:val="00D41453"/>
    <w:rsid w:val="00D41610"/>
    <w:rsid w:val="00D4170E"/>
    <w:rsid w:val="00D41970"/>
    <w:rsid w:val="00D41F43"/>
    <w:rsid w:val="00D425B8"/>
    <w:rsid w:val="00D42C92"/>
    <w:rsid w:val="00D42E09"/>
    <w:rsid w:val="00D4346B"/>
    <w:rsid w:val="00D43ABB"/>
    <w:rsid w:val="00D43BD8"/>
    <w:rsid w:val="00D44308"/>
    <w:rsid w:val="00D4455E"/>
    <w:rsid w:val="00D44628"/>
    <w:rsid w:val="00D446E3"/>
    <w:rsid w:val="00D447DB"/>
    <w:rsid w:val="00D44B4D"/>
    <w:rsid w:val="00D44F4F"/>
    <w:rsid w:val="00D454C2"/>
    <w:rsid w:val="00D46027"/>
    <w:rsid w:val="00D46300"/>
    <w:rsid w:val="00D46D25"/>
    <w:rsid w:val="00D47525"/>
    <w:rsid w:val="00D47702"/>
    <w:rsid w:val="00D47B78"/>
    <w:rsid w:val="00D47F08"/>
    <w:rsid w:val="00D51690"/>
    <w:rsid w:val="00D51B1F"/>
    <w:rsid w:val="00D520E4"/>
    <w:rsid w:val="00D5239B"/>
    <w:rsid w:val="00D52A55"/>
    <w:rsid w:val="00D52BA7"/>
    <w:rsid w:val="00D52E26"/>
    <w:rsid w:val="00D53C5D"/>
    <w:rsid w:val="00D53CE2"/>
    <w:rsid w:val="00D54044"/>
    <w:rsid w:val="00D543A2"/>
    <w:rsid w:val="00D54A49"/>
    <w:rsid w:val="00D55069"/>
    <w:rsid w:val="00D55571"/>
    <w:rsid w:val="00D55AE1"/>
    <w:rsid w:val="00D568CF"/>
    <w:rsid w:val="00D56B73"/>
    <w:rsid w:val="00D57400"/>
    <w:rsid w:val="00D574B4"/>
    <w:rsid w:val="00D57EEA"/>
    <w:rsid w:val="00D60E7E"/>
    <w:rsid w:val="00D611AD"/>
    <w:rsid w:val="00D612F0"/>
    <w:rsid w:val="00D61658"/>
    <w:rsid w:val="00D61769"/>
    <w:rsid w:val="00D61DFA"/>
    <w:rsid w:val="00D625CC"/>
    <w:rsid w:val="00D625F1"/>
    <w:rsid w:val="00D628BE"/>
    <w:rsid w:val="00D628F1"/>
    <w:rsid w:val="00D62AFA"/>
    <w:rsid w:val="00D62DF3"/>
    <w:rsid w:val="00D63052"/>
    <w:rsid w:val="00D6306F"/>
    <w:rsid w:val="00D63688"/>
    <w:rsid w:val="00D6396B"/>
    <w:rsid w:val="00D641A3"/>
    <w:rsid w:val="00D6451E"/>
    <w:rsid w:val="00D64659"/>
    <w:rsid w:val="00D64BFB"/>
    <w:rsid w:val="00D64EE5"/>
    <w:rsid w:val="00D65064"/>
    <w:rsid w:val="00D65344"/>
    <w:rsid w:val="00D65605"/>
    <w:rsid w:val="00D659E7"/>
    <w:rsid w:val="00D660D2"/>
    <w:rsid w:val="00D665C8"/>
    <w:rsid w:val="00D665F5"/>
    <w:rsid w:val="00D66886"/>
    <w:rsid w:val="00D66E2A"/>
    <w:rsid w:val="00D674EC"/>
    <w:rsid w:val="00D6750A"/>
    <w:rsid w:val="00D67C9E"/>
    <w:rsid w:val="00D707CA"/>
    <w:rsid w:val="00D7089D"/>
    <w:rsid w:val="00D70BAF"/>
    <w:rsid w:val="00D711C9"/>
    <w:rsid w:val="00D712A8"/>
    <w:rsid w:val="00D7158E"/>
    <w:rsid w:val="00D71DF8"/>
    <w:rsid w:val="00D720D1"/>
    <w:rsid w:val="00D7321E"/>
    <w:rsid w:val="00D73989"/>
    <w:rsid w:val="00D73F9B"/>
    <w:rsid w:val="00D74648"/>
    <w:rsid w:val="00D74777"/>
    <w:rsid w:val="00D74C85"/>
    <w:rsid w:val="00D74D53"/>
    <w:rsid w:val="00D74E97"/>
    <w:rsid w:val="00D7536E"/>
    <w:rsid w:val="00D75714"/>
    <w:rsid w:val="00D766B0"/>
    <w:rsid w:val="00D7733F"/>
    <w:rsid w:val="00D77871"/>
    <w:rsid w:val="00D77CD9"/>
    <w:rsid w:val="00D77FF6"/>
    <w:rsid w:val="00D80179"/>
    <w:rsid w:val="00D807C6"/>
    <w:rsid w:val="00D8095A"/>
    <w:rsid w:val="00D815D2"/>
    <w:rsid w:val="00D817CD"/>
    <w:rsid w:val="00D81D36"/>
    <w:rsid w:val="00D81DBC"/>
    <w:rsid w:val="00D81E54"/>
    <w:rsid w:val="00D81E79"/>
    <w:rsid w:val="00D823EF"/>
    <w:rsid w:val="00D82A8B"/>
    <w:rsid w:val="00D83173"/>
    <w:rsid w:val="00D836A9"/>
    <w:rsid w:val="00D839AB"/>
    <w:rsid w:val="00D83B8D"/>
    <w:rsid w:val="00D841A7"/>
    <w:rsid w:val="00D84239"/>
    <w:rsid w:val="00D84AF2"/>
    <w:rsid w:val="00D85589"/>
    <w:rsid w:val="00D85A05"/>
    <w:rsid w:val="00D85A28"/>
    <w:rsid w:val="00D85AB9"/>
    <w:rsid w:val="00D85B11"/>
    <w:rsid w:val="00D85DAA"/>
    <w:rsid w:val="00D86857"/>
    <w:rsid w:val="00D869B5"/>
    <w:rsid w:val="00D869E8"/>
    <w:rsid w:val="00D86EC2"/>
    <w:rsid w:val="00D872D3"/>
    <w:rsid w:val="00D87882"/>
    <w:rsid w:val="00D87D50"/>
    <w:rsid w:val="00D87D67"/>
    <w:rsid w:val="00D87E6E"/>
    <w:rsid w:val="00D902E1"/>
    <w:rsid w:val="00D90411"/>
    <w:rsid w:val="00D90831"/>
    <w:rsid w:val="00D90897"/>
    <w:rsid w:val="00D90D6C"/>
    <w:rsid w:val="00D90E70"/>
    <w:rsid w:val="00D91228"/>
    <w:rsid w:val="00D91AB1"/>
    <w:rsid w:val="00D920F4"/>
    <w:rsid w:val="00D92408"/>
    <w:rsid w:val="00D92739"/>
    <w:rsid w:val="00D9299C"/>
    <w:rsid w:val="00D92A5E"/>
    <w:rsid w:val="00D92D4A"/>
    <w:rsid w:val="00D92FEC"/>
    <w:rsid w:val="00D9313F"/>
    <w:rsid w:val="00D93153"/>
    <w:rsid w:val="00D937F1"/>
    <w:rsid w:val="00D93815"/>
    <w:rsid w:val="00D938EE"/>
    <w:rsid w:val="00D93A74"/>
    <w:rsid w:val="00D93C30"/>
    <w:rsid w:val="00D93EF7"/>
    <w:rsid w:val="00D940EF"/>
    <w:rsid w:val="00D9445F"/>
    <w:rsid w:val="00D945F2"/>
    <w:rsid w:val="00D9476F"/>
    <w:rsid w:val="00D95296"/>
    <w:rsid w:val="00D952B2"/>
    <w:rsid w:val="00D95811"/>
    <w:rsid w:val="00D95BDE"/>
    <w:rsid w:val="00D95C1E"/>
    <w:rsid w:val="00D96948"/>
    <w:rsid w:val="00DA0152"/>
    <w:rsid w:val="00DA0FA3"/>
    <w:rsid w:val="00DA10A6"/>
    <w:rsid w:val="00DA1AE2"/>
    <w:rsid w:val="00DA1D53"/>
    <w:rsid w:val="00DA2350"/>
    <w:rsid w:val="00DA238D"/>
    <w:rsid w:val="00DA23D1"/>
    <w:rsid w:val="00DA361D"/>
    <w:rsid w:val="00DA436B"/>
    <w:rsid w:val="00DA4AB2"/>
    <w:rsid w:val="00DA4FC5"/>
    <w:rsid w:val="00DA50E6"/>
    <w:rsid w:val="00DA520C"/>
    <w:rsid w:val="00DA53B9"/>
    <w:rsid w:val="00DA59DF"/>
    <w:rsid w:val="00DA5A76"/>
    <w:rsid w:val="00DA5E29"/>
    <w:rsid w:val="00DA60CD"/>
    <w:rsid w:val="00DA63FD"/>
    <w:rsid w:val="00DA644A"/>
    <w:rsid w:val="00DA650D"/>
    <w:rsid w:val="00DA6AB0"/>
    <w:rsid w:val="00DA73AE"/>
    <w:rsid w:val="00DA74D8"/>
    <w:rsid w:val="00DB01E5"/>
    <w:rsid w:val="00DB0B91"/>
    <w:rsid w:val="00DB0EB9"/>
    <w:rsid w:val="00DB1DD1"/>
    <w:rsid w:val="00DB27BE"/>
    <w:rsid w:val="00DB2BD3"/>
    <w:rsid w:val="00DB2C02"/>
    <w:rsid w:val="00DB2DA2"/>
    <w:rsid w:val="00DB2DD0"/>
    <w:rsid w:val="00DB2E52"/>
    <w:rsid w:val="00DB2F6A"/>
    <w:rsid w:val="00DB3482"/>
    <w:rsid w:val="00DB34B4"/>
    <w:rsid w:val="00DB3DF6"/>
    <w:rsid w:val="00DB3FF7"/>
    <w:rsid w:val="00DB4663"/>
    <w:rsid w:val="00DB4E61"/>
    <w:rsid w:val="00DB5921"/>
    <w:rsid w:val="00DB6353"/>
    <w:rsid w:val="00DB6B90"/>
    <w:rsid w:val="00DB6C1D"/>
    <w:rsid w:val="00DB6F84"/>
    <w:rsid w:val="00DB6FEF"/>
    <w:rsid w:val="00DB7418"/>
    <w:rsid w:val="00DB7A7F"/>
    <w:rsid w:val="00DC002F"/>
    <w:rsid w:val="00DC032F"/>
    <w:rsid w:val="00DC05CC"/>
    <w:rsid w:val="00DC0727"/>
    <w:rsid w:val="00DC0D7F"/>
    <w:rsid w:val="00DC0D97"/>
    <w:rsid w:val="00DC1200"/>
    <w:rsid w:val="00DC1623"/>
    <w:rsid w:val="00DC199C"/>
    <w:rsid w:val="00DC1FC6"/>
    <w:rsid w:val="00DC224A"/>
    <w:rsid w:val="00DC2BD3"/>
    <w:rsid w:val="00DC2E96"/>
    <w:rsid w:val="00DC2F86"/>
    <w:rsid w:val="00DC3335"/>
    <w:rsid w:val="00DC3EF4"/>
    <w:rsid w:val="00DC42CC"/>
    <w:rsid w:val="00DC467F"/>
    <w:rsid w:val="00DC477E"/>
    <w:rsid w:val="00DC5155"/>
    <w:rsid w:val="00DC53DD"/>
    <w:rsid w:val="00DC54D7"/>
    <w:rsid w:val="00DC5626"/>
    <w:rsid w:val="00DC57CC"/>
    <w:rsid w:val="00DC57F7"/>
    <w:rsid w:val="00DC58A5"/>
    <w:rsid w:val="00DC593B"/>
    <w:rsid w:val="00DC5BF0"/>
    <w:rsid w:val="00DC657A"/>
    <w:rsid w:val="00DC659F"/>
    <w:rsid w:val="00DC682B"/>
    <w:rsid w:val="00DC6DE4"/>
    <w:rsid w:val="00DC7506"/>
    <w:rsid w:val="00DC7A86"/>
    <w:rsid w:val="00DC7C3B"/>
    <w:rsid w:val="00DC7D33"/>
    <w:rsid w:val="00DC7D53"/>
    <w:rsid w:val="00DD0767"/>
    <w:rsid w:val="00DD0A23"/>
    <w:rsid w:val="00DD0BE8"/>
    <w:rsid w:val="00DD137F"/>
    <w:rsid w:val="00DD183D"/>
    <w:rsid w:val="00DD1A9B"/>
    <w:rsid w:val="00DD21A3"/>
    <w:rsid w:val="00DD2435"/>
    <w:rsid w:val="00DD260F"/>
    <w:rsid w:val="00DD2ED0"/>
    <w:rsid w:val="00DD347C"/>
    <w:rsid w:val="00DD3700"/>
    <w:rsid w:val="00DD375B"/>
    <w:rsid w:val="00DD3E34"/>
    <w:rsid w:val="00DD4C40"/>
    <w:rsid w:val="00DD4F7B"/>
    <w:rsid w:val="00DD554D"/>
    <w:rsid w:val="00DD55B6"/>
    <w:rsid w:val="00DD59B8"/>
    <w:rsid w:val="00DD5A2A"/>
    <w:rsid w:val="00DD5AE1"/>
    <w:rsid w:val="00DD5CAB"/>
    <w:rsid w:val="00DD5F87"/>
    <w:rsid w:val="00DD6938"/>
    <w:rsid w:val="00DD6C99"/>
    <w:rsid w:val="00DD7033"/>
    <w:rsid w:val="00DD7AED"/>
    <w:rsid w:val="00DD7D57"/>
    <w:rsid w:val="00DD7D5A"/>
    <w:rsid w:val="00DD7E37"/>
    <w:rsid w:val="00DE0042"/>
    <w:rsid w:val="00DE0F7C"/>
    <w:rsid w:val="00DE0F89"/>
    <w:rsid w:val="00DE12A1"/>
    <w:rsid w:val="00DE15F0"/>
    <w:rsid w:val="00DE2022"/>
    <w:rsid w:val="00DE2109"/>
    <w:rsid w:val="00DE27CD"/>
    <w:rsid w:val="00DE2A22"/>
    <w:rsid w:val="00DE2D36"/>
    <w:rsid w:val="00DE2F29"/>
    <w:rsid w:val="00DE32FF"/>
    <w:rsid w:val="00DE3334"/>
    <w:rsid w:val="00DE3698"/>
    <w:rsid w:val="00DE37D5"/>
    <w:rsid w:val="00DE396E"/>
    <w:rsid w:val="00DE3CDE"/>
    <w:rsid w:val="00DE404C"/>
    <w:rsid w:val="00DE4BB3"/>
    <w:rsid w:val="00DE4EBC"/>
    <w:rsid w:val="00DE5078"/>
    <w:rsid w:val="00DE564E"/>
    <w:rsid w:val="00DE5753"/>
    <w:rsid w:val="00DE57D3"/>
    <w:rsid w:val="00DE5D2E"/>
    <w:rsid w:val="00DE5EEF"/>
    <w:rsid w:val="00DE61FB"/>
    <w:rsid w:val="00DE63A1"/>
    <w:rsid w:val="00DE708F"/>
    <w:rsid w:val="00DE73EB"/>
    <w:rsid w:val="00DE7645"/>
    <w:rsid w:val="00DE7858"/>
    <w:rsid w:val="00DF0128"/>
    <w:rsid w:val="00DF01BE"/>
    <w:rsid w:val="00DF0C54"/>
    <w:rsid w:val="00DF0C57"/>
    <w:rsid w:val="00DF0D15"/>
    <w:rsid w:val="00DF0DD0"/>
    <w:rsid w:val="00DF0E86"/>
    <w:rsid w:val="00DF1772"/>
    <w:rsid w:val="00DF19D5"/>
    <w:rsid w:val="00DF1A4F"/>
    <w:rsid w:val="00DF1BC2"/>
    <w:rsid w:val="00DF1D1F"/>
    <w:rsid w:val="00DF1E68"/>
    <w:rsid w:val="00DF33E3"/>
    <w:rsid w:val="00DF36D2"/>
    <w:rsid w:val="00DF45FE"/>
    <w:rsid w:val="00DF46B4"/>
    <w:rsid w:val="00DF5128"/>
    <w:rsid w:val="00DF51CD"/>
    <w:rsid w:val="00DF537E"/>
    <w:rsid w:val="00DF5C46"/>
    <w:rsid w:val="00DF5FD6"/>
    <w:rsid w:val="00DF6172"/>
    <w:rsid w:val="00DF6577"/>
    <w:rsid w:val="00DF6E02"/>
    <w:rsid w:val="00DF70F6"/>
    <w:rsid w:val="00DF73BB"/>
    <w:rsid w:val="00DF7679"/>
    <w:rsid w:val="00DF7A78"/>
    <w:rsid w:val="00DF7D37"/>
    <w:rsid w:val="00DF7F1A"/>
    <w:rsid w:val="00E0022B"/>
    <w:rsid w:val="00E008F2"/>
    <w:rsid w:val="00E00BDD"/>
    <w:rsid w:val="00E00E00"/>
    <w:rsid w:val="00E0172E"/>
    <w:rsid w:val="00E017BF"/>
    <w:rsid w:val="00E0184D"/>
    <w:rsid w:val="00E01A68"/>
    <w:rsid w:val="00E01AC2"/>
    <w:rsid w:val="00E023FF"/>
    <w:rsid w:val="00E027AA"/>
    <w:rsid w:val="00E02808"/>
    <w:rsid w:val="00E034E2"/>
    <w:rsid w:val="00E04AE3"/>
    <w:rsid w:val="00E04B96"/>
    <w:rsid w:val="00E04CE2"/>
    <w:rsid w:val="00E05A00"/>
    <w:rsid w:val="00E05B06"/>
    <w:rsid w:val="00E05DD0"/>
    <w:rsid w:val="00E05EFD"/>
    <w:rsid w:val="00E06377"/>
    <w:rsid w:val="00E06964"/>
    <w:rsid w:val="00E073FA"/>
    <w:rsid w:val="00E078AF"/>
    <w:rsid w:val="00E10080"/>
    <w:rsid w:val="00E10B30"/>
    <w:rsid w:val="00E10EA1"/>
    <w:rsid w:val="00E10FC4"/>
    <w:rsid w:val="00E12A62"/>
    <w:rsid w:val="00E13301"/>
    <w:rsid w:val="00E13831"/>
    <w:rsid w:val="00E13C78"/>
    <w:rsid w:val="00E15382"/>
    <w:rsid w:val="00E1554C"/>
    <w:rsid w:val="00E1565C"/>
    <w:rsid w:val="00E15B78"/>
    <w:rsid w:val="00E161E2"/>
    <w:rsid w:val="00E167C1"/>
    <w:rsid w:val="00E16FE8"/>
    <w:rsid w:val="00E171AF"/>
    <w:rsid w:val="00E174CF"/>
    <w:rsid w:val="00E17943"/>
    <w:rsid w:val="00E17ADE"/>
    <w:rsid w:val="00E20136"/>
    <w:rsid w:val="00E20954"/>
    <w:rsid w:val="00E20EEF"/>
    <w:rsid w:val="00E21E1A"/>
    <w:rsid w:val="00E2292C"/>
    <w:rsid w:val="00E22A9B"/>
    <w:rsid w:val="00E22EFB"/>
    <w:rsid w:val="00E22FEC"/>
    <w:rsid w:val="00E2330C"/>
    <w:rsid w:val="00E2340A"/>
    <w:rsid w:val="00E23BCE"/>
    <w:rsid w:val="00E23F0D"/>
    <w:rsid w:val="00E244D1"/>
    <w:rsid w:val="00E244E9"/>
    <w:rsid w:val="00E24A34"/>
    <w:rsid w:val="00E254C1"/>
    <w:rsid w:val="00E255EF"/>
    <w:rsid w:val="00E2619D"/>
    <w:rsid w:val="00E26493"/>
    <w:rsid w:val="00E267C1"/>
    <w:rsid w:val="00E269D7"/>
    <w:rsid w:val="00E26CEF"/>
    <w:rsid w:val="00E279BE"/>
    <w:rsid w:val="00E279E2"/>
    <w:rsid w:val="00E27EED"/>
    <w:rsid w:val="00E30023"/>
    <w:rsid w:val="00E3017A"/>
    <w:rsid w:val="00E3053A"/>
    <w:rsid w:val="00E30608"/>
    <w:rsid w:val="00E30964"/>
    <w:rsid w:val="00E30BF1"/>
    <w:rsid w:val="00E31127"/>
    <w:rsid w:val="00E31FB1"/>
    <w:rsid w:val="00E3200B"/>
    <w:rsid w:val="00E32134"/>
    <w:rsid w:val="00E330B5"/>
    <w:rsid w:val="00E3317F"/>
    <w:rsid w:val="00E3366E"/>
    <w:rsid w:val="00E33956"/>
    <w:rsid w:val="00E33B3B"/>
    <w:rsid w:val="00E33B7E"/>
    <w:rsid w:val="00E33F9A"/>
    <w:rsid w:val="00E340F3"/>
    <w:rsid w:val="00E34339"/>
    <w:rsid w:val="00E343BC"/>
    <w:rsid w:val="00E343EA"/>
    <w:rsid w:val="00E3448E"/>
    <w:rsid w:val="00E344C1"/>
    <w:rsid w:val="00E354D1"/>
    <w:rsid w:val="00E354F8"/>
    <w:rsid w:val="00E359E3"/>
    <w:rsid w:val="00E367B2"/>
    <w:rsid w:val="00E369F3"/>
    <w:rsid w:val="00E36AF3"/>
    <w:rsid w:val="00E36CFD"/>
    <w:rsid w:val="00E36E85"/>
    <w:rsid w:val="00E3712D"/>
    <w:rsid w:val="00E3719A"/>
    <w:rsid w:val="00E377EA"/>
    <w:rsid w:val="00E37D7F"/>
    <w:rsid w:val="00E37FC1"/>
    <w:rsid w:val="00E40064"/>
    <w:rsid w:val="00E40C69"/>
    <w:rsid w:val="00E412A7"/>
    <w:rsid w:val="00E41378"/>
    <w:rsid w:val="00E41723"/>
    <w:rsid w:val="00E41E5F"/>
    <w:rsid w:val="00E42AEC"/>
    <w:rsid w:val="00E4369F"/>
    <w:rsid w:val="00E43A80"/>
    <w:rsid w:val="00E43AEE"/>
    <w:rsid w:val="00E43CD2"/>
    <w:rsid w:val="00E43EB2"/>
    <w:rsid w:val="00E44384"/>
    <w:rsid w:val="00E45A15"/>
    <w:rsid w:val="00E45EAB"/>
    <w:rsid w:val="00E46BD8"/>
    <w:rsid w:val="00E46DE4"/>
    <w:rsid w:val="00E47818"/>
    <w:rsid w:val="00E479FA"/>
    <w:rsid w:val="00E502CF"/>
    <w:rsid w:val="00E50790"/>
    <w:rsid w:val="00E50E01"/>
    <w:rsid w:val="00E510A4"/>
    <w:rsid w:val="00E51656"/>
    <w:rsid w:val="00E519A4"/>
    <w:rsid w:val="00E5244D"/>
    <w:rsid w:val="00E525FD"/>
    <w:rsid w:val="00E53954"/>
    <w:rsid w:val="00E5398B"/>
    <w:rsid w:val="00E53B74"/>
    <w:rsid w:val="00E53D3C"/>
    <w:rsid w:val="00E5401C"/>
    <w:rsid w:val="00E5446D"/>
    <w:rsid w:val="00E55004"/>
    <w:rsid w:val="00E553ED"/>
    <w:rsid w:val="00E55714"/>
    <w:rsid w:val="00E55DE4"/>
    <w:rsid w:val="00E55FDB"/>
    <w:rsid w:val="00E5618F"/>
    <w:rsid w:val="00E5681C"/>
    <w:rsid w:val="00E568D6"/>
    <w:rsid w:val="00E60448"/>
    <w:rsid w:val="00E60932"/>
    <w:rsid w:val="00E60F14"/>
    <w:rsid w:val="00E61534"/>
    <w:rsid w:val="00E61AB5"/>
    <w:rsid w:val="00E62005"/>
    <w:rsid w:val="00E6215B"/>
    <w:rsid w:val="00E6239B"/>
    <w:rsid w:val="00E62B1A"/>
    <w:rsid w:val="00E62BC5"/>
    <w:rsid w:val="00E631E6"/>
    <w:rsid w:val="00E6341C"/>
    <w:rsid w:val="00E63A18"/>
    <w:rsid w:val="00E63DAB"/>
    <w:rsid w:val="00E64007"/>
    <w:rsid w:val="00E64132"/>
    <w:rsid w:val="00E6439C"/>
    <w:rsid w:val="00E6459B"/>
    <w:rsid w:val="00E64616"/>
    <w:rsid w:val="00E64762"/>
    <w:rsid w:val="00E647CB"/>
    <w:rsid w:val="00E64AF7"/>
    <w:rsid w:val="00E64D16"/>
    <w:rsid w:val="00E64DCB"/>
    <w:rsid w:val="00E64F93"/>
    <w:rsid w:val="00E65304"/>
    <w:rsid w:val="00E65F9F"/>
    <w:rsid w:val="00E66878"/>
    <w:rsid w:val="00E6696E"/>
    <w:rsid w:val="00E6729C"/>
    <w:rsid w:val="00E67A06"/>
    <w:rsid w:val="00E67F64"/>
    <w:rsid w:val="00E7096E"/>
    <w:rsid w:val="00E70B92"/>
    <w:rsid w:val="00E7179E"/>
    <w:rsid w:val="00E719A4"/>
    <w:rsid w:val="00E71AAB"/>
    <w:rsid w:val="00E71B62"/>
    <w:rsid w:val="00E71FC7"/>
    <w:rsid w:val="00E71FF8"/>
    <w:rsid w:val="00E72713"/>
    <w:rsid w:val="00E727A0"/>
    <w:rsid w:val="00E72865"/>
    <w:rsid w:val="00E72B5F"/>
    <w:rsid w:val="00E730A3"/>
    <w:rsid w:val="00E73349"/>
    <w:rsid w:val="00E747C0"/>
    <w:rsid w:val="00E747D6"/>
    <w:rsid w:val="00E748B2"/>
    <w:rsid w:val="00E74C37"/>
    <w:rsid w:val="00E74E64"/>
    <w:rsid w:val="00E7528E"/>
    <w:rsid w:val="00E75338"/>
    <w:rsid w:val="00E75D60"/>
    <w:rsid w:val="00E76BE1"/>
    <w:rsid w:val="00E77CE4"/>
    <w:rsid w:val="00E804F5"/>
    <w:rsid w:val="00E80654"/>
    <w:rsid w:val="00E80D37"/>
    <w:rsid w:val="00E8119B"/>
    <w:rsid w:val="00E82483"/>
    <w:rsid w:val="00E8256D"/>
    <w:rsid w:val="00E8266D"/>
    <w:rsid w:val="00E82A71"/>
    <w:rsid w:val="00E82C10"/>
    <w:rsid w:val="00E83B68"/>
    <w:rsid w:val="00E83CB0"/>
    <w:rsid w:val="00E83DFA"/>
    <w:rsid w:val="00E84506"/>
    <w:rsid w:val="00E845AE"/>
    <w:rsid w:val="00E84D60"/>
    <w:rsid w:val="00E84F41"/>
    <w:rsid w:val="00E85196"/>
    <w:rsid w:val="00E85821"/>
    <w:rsid w:val="00E85CE0"/>
    <w:rsid w:val="00E862FD"/>
    <w:rsid w:val="00E86E5D"/>
    <w:rsid w:val="00E86EFD"/>
    <w:rsid w:val="00E86F93"/>
    <w:rsid w:val="00E87139"/>
    <w:rsid w:val="00E873E7"/>
    <w:rsid w:val="00E90022"/>
    <w:rsid w:val="00E90059"/>
    <w:rsid w:val="00E90346"/>
    <w:rsid w:val="00E906E0"/>
    <w:rsid w:val="00E906EA"/>
    <w:rsid w:val="00E90F05"/>
    <w:rsid w:val="00E91373"/>
    <w:rsid w:val="00E91A65"/>
    <w:rsid w:val="00E91FE6"/>
    <w:rsid w:val="00E9234F"/>
    <w:rsid w:val="00E92C82"/>
    <w:rsid w:val="00E92E0E"/>
    <w:rsid w:val="00E9363D"/>
    <w:rsid w:val="00E93786"/>
    <w:rsid w:val="00E93CAD"/>
    <w:rsid w:val="00E94010"/>
    <w:rsid w:val="00E94CFC"/>
    <w:rsid w:val="00E95F88"/>
    <w:rsid w:val="00E96033"/>
    <w:rsid w:val="00E963F7"/>
    <w:rsid w:val="00E96B5B"/>
    <w:rsid w:val="00E96D38"/>
    <w:rsid w:val="00E97114"/>
    <w:rsid w:val="00EA0C4E"/>
    <w:rsid w:val="00EA0C69"/>
    <w:rsid w:val="00EA0E66"/>
    <w:rsid w:val="00EA0FB7"/>
    <w:rsid w:val="00EA120B"/>
    <w:rsid w:val="00EA14E0"/>
    <w:rsid w:val="00EA1A43"/>
    <w:rsid w:val="00EA1C7F"/>
    <w:rsid w:val="00EA3646"/>
    <w:rsid w:val="00EA38DA"/>
    <w:rsid w:val="00EA44E8"/>
    <w:rsid w:val="00EA4F5C"/>
    <w:rsid w:val="00EA597A"/>
    <w:rsid w:val="00EA5E47"/>
    <w:rsid w:val="00EA628A"/>
    <w:rsid w:val="00EA749D"/>
    <w:rsid w:val="00EA78C0"/>
    <w:rsid w:val="00EB0144"/>
    <w:rsid w:val="00EB04B3"/>
    <w:rsid w:val="00EB06DB"/>
    <w:rsid w:val="00EB0865"/>
    <w:rsid w:val="00EB0C90"/>
    <w:rsid w:val="00EB0D91"/>
    <w:rsid w:val="00EB1238"/>
    <w:rsid w:val="00EB1F66"/>
    <w:rsid w:val="00EB24DD"/>
    <w:rsid w:val="00EB29B4"/>
    <w:rsid w:val="00EB29C4"/>
    <w:rsid w:val="00EB309E"/>
    <w:rsid w:val="00EB32AD"/>
    <w:rsid w:val="00EB3426"/>
    <w:rsid w:val="00EB392D"/>
    <w:rsid w:val="00EB4110"/>
    <w:rsid w:val="00EB424E"/>
    <w:rsid w:val="00EB463A"/>
    <w:rsid w:val="00EB46B0"/>
    <w:rsid w:val="00EB4719"/>
    <w:rsid w:val="00EB4880"/>
    <w:rsid w:val="00EB4FFD"/>
    <w:rsid w:val="00EB54BF"/>
    <w:rsid w:val="00EB658F"/>
    <w:rsid w:val="00EB6DF7"/>
    <w:rsid w:val="00EB7022"/>
    <w:rsid w:val="00EB7A93"/>
    <w:rsid w:val="00EB7C92"/>
    <w:rsid w:val="00EB7CC5"/>
    <w:rsid w:val="00EB7D30"/>
    <w:rsid w:val="00EB7E40"/>
    <w:rsid w:val="00EC0002"/>
    <w:rsid w:val="00EC0CC0"/>
    <w:rsid w:val="00EC0F6A"/>
    <w:rsid w:val="00EC10D3"/>
    <w:rsid w:val="00EC13AE"/>
    <w:rsid w:val="00EC1752"/>
    <w:rsid w:val="00EC1944"/>
    <w:rsid w:val="00EC1A3C"/>
    <w:rsid w:val="00EC1D67"/>
    <w:rsid w:val="00EC27A7"/>
    <w:rsid w:val="00EC27FF"/>
    <w:rsid w:val="00EC28F8"/>
    <w:rsid w:val="00EC2A73"/>
    <w:rsid w:val="00EC2F10"/>
    <w:rsid w:val="00EC3232"/>
    <w:rsid w:val="00EC368B"/>
    <w:rsid w:val="00EC43CC"/>
    <w:rsid w:val="00EC466F"/>
    <w:rsid w:val="00EC46B3"/>
    <w:rsid w:val="00EC46C5"/>
    <w:rsid w:val="00EC4C26"/>
    <w:rsid w:val="00EC4CD2"/>
    <w:rsid w:val="00EC542C"/>
    <w:rsid w:val="00EC5687"/>
    <w:rsid w:val="00EC59F0"/>
    <w:rsid w:val="00EC636C"/>
    <w:rsid w:val="00EC6821"/>
    <w:rsid w:val="00EC6C90"/>
    <w:rsid w:val="00EC7387"/>
    <w:rsid w:val="00EC76BF"/>
    <w:rsid w:val="00EC7AE8"/>
    <w:rsid w:val="00EC7BCF"/>
    <w:rsid w:val="00ED02F7"/>
    <w:rsid w:val="00ED03CE"/>
    <w:rsid w:val="00ED0432"/>
    <w:rsid w:val="00ED05D1"/>
    <w:rsid w:val="00ED0745"/>
    <w:rsid w:val="00ED0812"/>
    <w:rsid w:val="00ED0822"/>
    <w:rsid w:val="00ED0ACE"/>
    <w:rsid w:val="00ED0AED"/>
    <w:rsid w:val="00ED1252"/>
    <w:rsid w:val="00ED13F6"/>
    <w:rsid w:val="00ED1403"/>
    <w:rsid w:val="00ED1405"/>
    <w:rsid w:val="00ED1B64"/>
    <w:rsid w:val="00ED2065"/>
    <w:rsid w:val="00ED2240"/>
    <w:rsid w:val="00ED256F"/>
    <w:rsid w:val="00ED2B21"/>
    <w:rsid w:val="00ED2B89"/>
    <w:rsid w:val="00ED3007"/>
    <w:rsid w:val="00ED31D9"/>
    <w:rsid w:val="00ED34E6"/>
    <w:rsid w:val="00ED3B75"/>
    <w:rsid w:val="00ED40DC"/>
    <w:rsid w:val="00ED41B4"/>
    <w:rsid w:val="00ED41EA"/>
    <w:rsid w:val="00ED42CD"/>
    <w:rsid w:val="00ED4336"/>
    <w:rsid w:val="00ED4425"/>
    <w:rsid w:val="00ED4643"/>
    <w:rsid w:val="00ED4C02"/>
    <w:rsid w:val="00ED4C0B"/>
    <w:rsid w:val="00ED5122"/>
    <w:rsid w:val="00ED5231"/>
    <w:rsid w:val="00ED560B"/>
    <w:rsid w:val="00ED5815"/>
    <w:rsid w:val="00ED5AC9"/>
    <w:rsid w:val="00ED5D1A"/>
    <w:rsid w:val="00ED613F"/>
    <w:rsid w:val="00ED61CB"/>
    <w:rsid w:val="00ED64B4"/>
    <w:rsid w:val="00ED674D"/>
    <w:rsid w:val="00ED6808"/>
    <w:rsid w:val="00ED746D"/>
    <w:rsid w:val="00ED77F9"/>
    <w:rsid w:val="00ED79F2"/>
    <w:rsid w:val="00EE0804"/>
    <w:rsid w:val="00EE12A2"/>
    <w:rsid w:val="00EE19B9"/>
    <w:rsid w:val="00EE1AB5"/>
    <w:rsid w:val="00EE25AD"/>
    <w:rsid w:val="00EE26E6"/>
    <w:rsid w:val="00EE2976"/>
    <w:rsid w:val="00EE2C59"/>
    <w:rsid w:val="00EE3133"/>
    <w:rsid w:val="00EE3383"/>
    <w:rsid w:val="00EE33FD"/>
    <w:rsid w:val="00EE3AF4"/>
    <w:rsid w:val="00EE3FFA"/>
    <w:rsid w:val="00EE5007"/>
    <w:rsid w:val="00EE527F"/>
    <w:rsid w:val="00EE5286"/>
    <w:rsid w:val="00EE5713"/>
    <w:rsid w:val="00EE62EB"/>
    <w:rsid w:val="00EE631C"/>
    <w:rsid w:val="00EE68B9"/>
    <w:rsid w:val="00EE6C50"/>
    <w:rsid w:val="00EE6DB3"/>
    <w:rsid w:val="00EE6EE5"/>
    <w:rsid w:val="00EE72AC"/>
    <w:rsid w:val="00EE75AF"/>
    <w:rsid w:val="00EE75C7"/>
    <w:rsid w:val="00EE7970"/>
    <w:rsid w:val="00EE7C75"/>
    <w:rsid w:val="00EE7DD0"/>
    <w:rsid w:val="00EF0C82"/>
    <w:rsid w:val="00EF15BA"/>
    <w:rsid w:val="00EF1CD4"/>
    <w:rsid w:val="00EF23B0"/>
    <w:rsid w:val="00EF29A1"/>
    <w:rsid w:val="00EF2C5C"/>
    <w:rsid w:val="00EF2E2E"/>
    <w:rsid w:val="00EF2E57"/>
    <w:rsid w:val="00EF31E5"/>
    <w:rsid w:val="00EF3A32"/>
    <w:rsid w:val="00EF426D"/>
    <w:rsid w:val="00EF43EF"/>
    <w:rsid w:val="00EF4D53"/>
    <w:rsid w:val="00EF4DC5"/>
    <w:rsid w:val="00EF51B5"/>
    <w:rsid w:val="00EF524C"/>
    <w:rsid w:val="00EF52AE"/>
    <w:rsid w:val="00EF563C"/>
    <w:rsid w:val="00EF5827"/>
    <w:rsid w:val="00EF5AED"/>
    <w:rsid w:val="00EF5D3F"/>
    <w:rsid w:val="00EF60A0"/>
    <w:rsid w:val="00EF6594"/>
    <w:rsid w:val="00EF6623"/>
    <w:rsid w:val="00EF69D4"/>
    <w:rsid w:val="00EF69FD"/>
    <w:rsid w:val="00EF6A19"/>
    <w:rsid w:val="00EF6E4F"/>
    <w:rsid w:val="00EF6FF7"/>
    <w:rsid w:val="00EF700D"/>
    <w:rsid w:val="00EF72BB"/>
    <w:rsid w:val="00EF75A4"/>
    <w:rsid w:val="00EF777B"/>
    <w:rsid w:val="00EF7921"/>
    <w:rsid w:val="00F00171"/>
    <w:rsid w:val="00F00849"/>
    <w:rsid w:val="00F00D9B"/>
    <w:rsid w:val="00F00DC0"/>
    <w:rsid w:val="00F01C30"/>
    <w:rsid w:val="00F0208D"/>
    <w:rsid w:val="00F028AB"/>
    <w:rsid w:val="00F02B93"/>
    <w:rsid w:val="00F03E0A"/>
    <w:rsid w:val="00F0429B"/>
    <w:rsid w:val="00F04CB3"/>
    <w:rsid w:val="00F04E04"/>
    <w:rsid w:val="00F04FDB"/>
    <w:rsid w:val="00F05F72"/>
    <w:rsid w:val="00F06A26"/>
    <w:rsid w:val="00F06B9B"/>
    <w:rsid w:val="00F070F1"/>
    <w:rsid w:val="00F075A2"/>
    <w:rsid w:val="00F07BB5"/>
    <w:rsid w:val="00F07CB7"/>
    <w:rsid w:val="00F07F00"/>
    <w:rsid w:val="00F10589"/>
    <w:rsid w:val="00F1067E"/>
    <w:rsid w:val="00F10B29"/>
    <w:rsid w:val="00F11131"/>
    <w:rsid w:val="00F115DA"/>
    <w:rsid w:val="00F122D2"/>
    <w:rsid w:val="00F12BA7"/>
    <w:rsid w:val="00F1347F"/>
    <w:rsid w:val="00F13642"/>
    <w:rsid w:val="00F13866"/>
    <w:rsid w:val="00F14294"/>
    <w:rsid w:val="00F14722"/>
    <w:rsid w:val="00F14920"/>
    <w:rsid w:val="00F16348"/>
    <w:rsid w:val="00F165AF"/>
    <w:rsid w:val="00F16A63"/>
    <w:rsid w:val="00F17089"/>
    <w:rsid w:val="00F1741F"/>
    <w:rsid w:val="00F176ED"/>
    <w:rsid w:val="00F17741"/>
    <w:rsid w:val="00F17A4B"/>
    <w:rsid w:val="00F17FB6"/>
    <w:rsid w:val="00F20571"/>
    <w:rsid w:val="00F20624"/>
    <w:rsid w:val="00F206B8"/>
    <w:rsid w:val="00F20FBC"/>
    <w:rsid w:val="00F2114C"/>
    <w:rsid w:val="00F22114"/>
    <w:rsid w:val="00F221C6"/>
    <w:rsid w:val="00F2224C"/>
    <w:rsid w:val="00F226E6"/>
    <w:rsid w:val="00F22899"/>
    <w:rsid w:val="00F2386E"/>
    <w:rsid w:val="00F23AB9"/>
    <w:rsid w:val="00F23F1D"/>
    <w:rsid w:val="00F247B9"/>
    <w:rsid w:val="00F250E2"/>
    <w:rsid w:val="00F25806"/>
    <w:rsid w:val="00F25908"/>
    <w:rsid w:val="00F2599C"/>
    <w:rsid w:val="00F25ED5"/>
    <w:rsid w:val="00F25F06"/>
    <w:rsid w:val="00F25F28"/>
    <w:rsid w:val="00F26845"/>
    <w:rsid w:val="00F26AD0"/>
    <w:rsid w:val="00F26CD4"/>
    <w:rsid w:val="00F26DB4"/>
    <w:rsid w:val="00F27297"/>
    <w:rsid w:val="00F273C6"/>
    <w:rsid w:val="00F27CB7"/>
    <w:rsid w:val="00F27D2E"/>
    <w:rsid w:val="00F27ECF"/>
    <w:rsid w:val="00F303CF"/>
    <w:rsid w:val="00F3108E"/>
    <w:rsid w:val="00F31592"/>
    <w:rsid w:val="00F321CC"/>
    <w:rsid w:val="00F326E8"/>
    <w:rsid w:val="00F32842"/>
    <w:rsid w:val="00F328EA"/>
    <w:rsid w:val="00F32CE9"/>
    <w:rsid w:val="00F32D08"/>
    <w:rsid w:val="00F32E1A"/>
    <w:rsid w:val="00F330AC"/>
    <w:rsid w:val="00F334AE"/>
    <w:rsid w:val="00F335CC"/>
    <w:rsid w:val="00F33690"/>
    <w:rsid w:val="00F33A0D"/>
    <w:rsid w:val="00F33EB3"/>
    <w:rsid w:val="00F34A0C"/>
    <w:rsid w:val="00F34A25"/>
    <w:rsid w:val="00F36566"/>
    <w:rsid w:val="00F368AE"/>
    <w:rsid w:val="00F36A55"/>
    <w:rsid w:val="00F376BF"/>
    <w:rsid w:val="00F37715"/>
    <w:rsid w:val="00F378FE"/>
    <w:rsid w:val="00F40064"/>
    <w:rsid w:val="00F402AE"/>
    <w:rsid w:val="00F404CD"/>
    <w:rsid w:val="00F4078F"/>
    <w:rsid w:val="00F40B72"/>
    <w:rsid w:val="00F41A75"/>
    <w:rsid w:val="00F42510"/>
    <w:rsid w:val="00F43176"/>
    <w:rsid w:val="00F4375B"/>
    <w:rsid w:val="00F4384C"/>
    <w:rsid w:val="00F43C38"/>
    <w:rsid w:val="00F44140"/>
    <w:rsid w:val="00F44641"/>
    <w:rsid w:val="00F44BD1"/>
    <w:rsid w:val="00F44EA1"/>
    <w:rsid w:val="00F46896"/>
    <w:rsid w:val="00F46A8A"/>
    <w:rsid w:val="00F46CBE"/>
    <w:rsid w:val="00F472AB"/>
    <w:rsid w:val="00F476AA"/>
    <w:rsid w:val="00F477A6"/>
    <w:rsid w:val="00F47D62"/>
    <w:rsid w:val="00F47D9D"/>
    <w:rsid w:val="00F5043F"/>
    <w:rsid w:val="00F50936"/>
    <w:rsid w:val="00F50B38"/>
    <w:rsid w:val="00F50D44"/>
    <w:rsid w:val="00F50F9D"/>
    <w:rsid w:val="00F511BA"/>
    <w:rsid w:val="00F51542"/>
    <w:rsid w:val="00F51788"/>
    <w:rsid w:val="00F519EE"/>
    <w:rsid w:val="00F51AAB"/>
    <w:rsid w:val="00F52100"/>
    <w:rsid w:val="00F524F1"/>
    <w:rsid w:val="00F5260D"/>
    <w:rsid w:val="00F528DA"/>
    <w:rsid w:val="00F52B19"/>
    <w:rsid w:val="00F52D2E"/>
    <w:rsid w:val="00F52E0D"/>
    <w:rsid w:val="00F52F2D"/>
    <w:rsid w:val="00F5332E"/>
    <w:rsid w:val="00F53366"/>
    <w:rsid w:val="00F53409"/>
    <w:rsid w:val="00F53940"/>
    <w:rsid w:val="00F539E2"/>
    <w:rsid w:val="00F53C22"/>
    <w:rsid w:val="00F53D2E"/>
    <w:rsid w:val="00F5407B"/>
    <w:rsid w:val="00F54190"/>
    <w:rsid w:val="00F54BCE"/>
    <w:rsid w:val="00F54CD9"/>
    <w:rsid w:val="00F54ED5"/>
    <w:rsid w:val="00F5554E"/>
    <w:rsid w:val="00F5588E"/>
    <w:rsid w:val="00F55A14"/>
    <w:rsid w:val="00F55CEE"/>
    <w:rsid w:val="00F56405"/>
    <w:rsid w:val="00F56AA9"/>
    <w:rsid w:val="00F56BC8"/>
    <w:rsid w:val="00F57169"/>
    <w:rsid w:val="00F57B45"/>
    <w:rsid w:val="00F60422"/>
    <w:rsid w:val="00F60570"/>
    <w:rsid w:val="00F606C8"/>
    <w:rsid w:val="00F60792"/>
    <w:rsid w:val="00F6191B"/>
    <w:rsid w:val="00F61A8A"/>
    <w:rsid w:val="00F61AA8"/>
    <w:rsid w:val="00F62BF7"/>
    <w:rsid w:val="00F6329F"/>
    <w:rsid w:val="00F63511"/>
    <w:rsid w:val="00F643FA"/>
    <w:rsid w:val="00F645F1"/>
    <w:rsid w:val="00F6470D"/>
    <w:rsid w:val="00F648C2"/>
    <w:rsid w:val="00F64BC9"/>
    <w:rsid w:val="00F64D34"/>
    <w:rsid w:val="00F64D80"/>
    <w:rsid w:val="00F653D5"/>
    <w:rsid w:val="00F65733"/>
    <w:rsid w:val="00F664FF"/>
    <w:rsid w:val="00F66752"/>
    <w:rsid w:val="00F67694"/>
    <w:rsid w:val="00F677D3"/>
    <w:rsid w:val="00F67A23"/>
    <w:rsid w:val="00F67CC0"/>
    <w:rsid w:val="00F67DB6"/>
    <w:rsid w:val="00F67DEB"/>
    <w:rsid w:val="00F67EF6"/>
    <w:rsid w:val="00F67FB8"/>
    <w:rsid w:val="00F706F0"/>
    <w:rsid w:val="00F70B68"/>
    <w:rsid w:val="00F70DBA"/>
    <w:rsid w:val="00F7101C"/>
    <w:rsid w:val="00F71030"/>
    <w:rsid w:val="00F7103B"/>
    <w:rsid w:val="00F71836"/>
    <w:rsid w:val="00F7256C"/>
    <w:rsid w:val="00F728E4"/>
    <w:rsid w:val="00F72986"/>
    <w:rsid w:val="00F72E09"/>
    <w:rsid w:val="00F734AD"/>
    <w:rsid w:val="00F736C0"/>
    <w:rsid w:val="00F73989"/>
    <w:rsid w:val="00F73C1F"/>
    <w:rsid w:val="00F740D7"/>
    <w:rsid w:val="00F742B7"/>
    <w:rsid w:val="00F74345"/>
    <w:rsid w:val="00F74F3E"/>
    <w:rsid w:val="00F75091"/>
    <w:rsid w:val="00F750EB"/>
    <w:rsid w:val="00F753FE"/>
    <w:rsid w:val="00F75720"/>
    <w:rsid w:val="00F7593B"/>
    <w:rsid w:val="00F759B0"/>
    <w:rsid w:val="00F75DB8"/>
    <w:rsid w:val="00F766A9"/>
    <w:rsid w:val="00F76AB6"/>
    <w:rsid w:val="00F77215"/>
    <w:rsid w:val="00F77A16"/>
    <w:rsid w:val="00F77AA1"/>
    <w:rsid w:val="00F77B6D"/>
    <w:rsid w:val="00F77C9A"/>
    <w:rsid w:val="00F800AE"/>
    <w:rsid w:val="00F801F9"/>
    <w:rsid w:val="00F80A58"/>
    <w:rsid w:val="00F80BC8"/>
    <w:rsid w:val="00F80E41"/>
    <w:rsid w:val="00F80ED4"/>
    <w:rsid w:val="00F81956"/>
    <w:rsid w:val="00F819BA"/>
    <w:rsid w:val="00F81BC8"/>
    <w:rsid w:val="00F81CE8"/>
    <w:rsid w:val="00F81D52"/>
    <w:rsid w:val="00F81E41"/>
    <w:rsid w:val="00F821CF"/>
    <w:rsid w:val="00F82C7B"/>
    <w:rsid w:val="00F83201"/>
    <w:rsid w:val="00F8372D"/>
    <w:rsid w:val="00F8375D"/>
    <w:rsid w:val="00F83C96"/>
    <w:rsid w:val="00F83E92"/>
    <w:rsid w:val="00F84096"/>
    <w:rsid w:val="00F84165"/>
    <w:rsid w:val="00F85084"/>
    <w:rsid w:val="00F850A5"/>
    <w:rsid w:val="00F8517F"/>
    <w:rsid w:val="00F85215"/>
    <w:rsid w:val="00F856E7"/>
    <w:rsid w:val="00F859BC"/>
    <w:rsid w:val="00F85E74"/>
    <w:rsid w:val="00F86220"/>
    <w:rsid w:val="00F8662F"/>
    <w:rsid w:val="00F87335"/>
    <w:rsid w:val="00F8747B"/>
    <w:rsid w:val="00F87573"/>
    <w:rsid w:val="00F87DEA"/>
    <w:rsid w:val="00F9051E"/>
    <w:rsid w:val="00F90559"/>
    <w:rsid w:val="00F907AA"/>
    <w:rsid w:val="00F909A5"/>
    <w:rsid w:val="00F90E34"/>
    <w:rsid w:val="00F91013"/>
    <w:rsid w:val="00F91427"/>
    <w:rsid w:val="00F92B02"/>
    <w:rsid w:val="00F92E43"/>
    <w:rsid w:val="00F93196"/>
    <w:rsid w:val="00F93485"/>
    <w:rsid w:val="00F93F30"/>
    <w:rsid w:val="00F94276"/>
    <w:rsid w:val="00F94280"/>
    <w:rsid w:val="00F94624"/>
    <w:rsid w:val="00F94A65"/>
    <w:rsid w:val="00F951FA"/>
    <w:rsid w:val="00F954DE"/>
    <w:rsid w:val="00F95AB1"/>
    <w:rsid w:val="00F95B8E"/>
    <w:rsid w:val="00F961FD"/>
    <w:rsid w:val="00F966FD"/>
    <w:rsid w:val="00F970DF"/>
    <w:rsid w:val="00F9722A"/>
    <w:rsid w:val="00F9765F"/>
    <w:rsid w:val="00F97D7A"/>
    <w:rsid w:val="00FA0043"/>
    <w:rsid w:val="00FA01D1"/>
    <w:rsid w:val="00FA0391"/>
    <w:rsid w:val="00FA10A4"/>
    <w:rsid w:val="00FA1F9D"/>
    <w:rsid w:val="00FA20BE"/>
    <w:rsid w:val="00FA2448"/>
    <w:rsid w:val="00FA2637"/>
    <w:rsid w:val="00FA287E"/>
    <w:rsid w:val="00FA2BDC"/>
    <w:rsid w:val="00FA2EB9"/>
    <w:rsid w:val="00FA36C3"/>
    <w:rsid w:val="00FA37BD"/>
    <w:rsid w:val="00FA380E"/>
    <w:rsid w:val="00FA3E10"/>
    <w:rsid w:val="00FA4231"/>
    <w:rsid w:val="00FA445C"/>
    <w:rsid w:val="00FA46C6"/>
    <w:rsid w:val="00FA4E54"/>
    <w:rsid w:val="00FA5933"/>
    <w:rsid w:val="00FA6059"/>
    <w:rsid w:val="00FA6782"/>
    <w:rsid w:val="00FA6F06"/>
    <w:rsid w:val="00FB0097"/>
    <w:rsid w:val="00FB09CB"/>
    <w:rsid w:val="00FB0C22"/>
    <w:rsid w:val="00FB0C7D"/>
    <w:rsid w:val="00FB13EB"/>
    <w:rsid w:val="00FB142B"/>
    <w:rsid w:val="00FB24F7"/>
    <w:rsid w:val="00FB2CF8"/>
    <w:rsid w:val="00FB2E4B"/>
    <w:rsid w:val="00FB2E9A"/>
    <w:rsid w:val="00FB2FF4"/>
    <w:rsid w:val="00FB30D8"/>
    <w:rsid w:val="00FB3468"/>
    <w:rsid w:val="00FB3626"/>
    <w:rsid w:val="00FB3A33"/>
    <w:rsid w:val="00FB43CA"/>
    <w:rsid w:val="00FB50CE"/>
    <w:rsid w:val="00FB5724"/>
    <w:rsid w:val="00FB5E3C"/>
    <w:rsid w:val="00FB620A"/>
    <w:rsid w:val="00FB6269"/>
    <w:rsid w:val="00FB6860"/>
    <w:rsid w:val="00FB70DF"/>
    <w:rsid w:val="00FB712F"/>
    <w:rsid w:val="00FB7D29"/>
    <w:rsid w:val="00FB7FC2"/>
    <w:rsid w:val="00FC0120"/>
    <w:rsid w:val="00FC0FD2"/>
    <w:rsid w:val="00FC1148"/>
    <w:rsid w:val="00FC12FD"/>
    <w:rsid w:val="00FC1429"/>
    <w:rsid w:val="00FC1584"/>
    <w:rsid w:val="00FC176F"/>
    <w:rsid w:val="00FC1A4D"/>
    <w:rsid w:val="00FC20A7"/>
    <w:rsid w:val="00FC2AE6"/>
    <w:rsid w:val="00FC349F"/>
    <w:rsid w:val="00FC361C"/>
    <w:rsid w:val="00FC3644"/>
    <w:rsid w:val="00FC36EC"/>
    <w:rsid w:val="00FC38C6"/>
    <w:rsid w:val="00FC38F9"/>
    <w:rsid w:val="00FC3FC4"/>
    <w:rsid w:val="00FC4024"/>
    <w:rsid w:val="00FC40EB"/>
    <w:rsid w:val="00FC45A0"/>
    <w:rsid w:val="00FC4A0D"/>
    <w:rsid w:val="00FC4A17"/>
    <w:rsid w:val="00FC4BFC"/>
    <w:rsid w:val="00FC5225"/>
    <w:rsid w:val="00FC53A0"/>
    <w:rsid w:val="00FC54FB"/>
    <w:rsid w:val="00FC5F91"/>
    <w:rsid w:val="00FC603B"/>
    <w:rsid w:val="00FC6995"/>
    <w:rsid w:val="00FC6E3E"/>
    <w:rsid w:val="00FC77EA"/>
    <w:rsid w:val="00FC7E16"/>
    <w:rsid w:val="00FC7E44"/>
    <w:rsid w:val="00FD007E"/>
    <w:rsid w:val="00FD01A4"/>
    <w:rsid w:val="00FD0436"/>
    <w:rsid w:val="00FD1424"/>
    <w:rsid w:val="00FD16C7"/>
    <w:rsid w:val="00FD17E5"/>
    <w:rsid w:val="00FD1A8A"/>
    <w:rsid w:val="00FD1AAC"/>
    <w:rsid w:val="00FD1BDB"/>
    <w:rsid w:val="00FD1F2F"/>
    <w:rsid w:val="00FD20A4"/>
    <w:rsid w:val="00FD21CD"/>
    <w:rsid w:val="00FD21DE"/>
    <w:rsid w:val="00FD2282"/>
    <w:rsid w:val="00FD2458"/>
    <w:rsid w:val="00FD28AF"/>
    <w:rsid w:val="00FD3493"/>
    <w:rsid w:val="00FD37A0"/>
    <w:rsid w:val="00FD3AA3"/>
    <w:rsid w:val="00FD3E65"/>
    <w:rsid w:val="00FD41C3"/>
    <w:rsid w:val="00FD4E81"/>
    <w:rsid w:val="00FD56DB"/>
    <w:rsid w:val="00FD5755"/>
    <w:rsid w:val="00FD57E3"/>
    <w:rsid w:val="00FD59F3"/>
    <w:rsid w:val="00FD6A2E"/>
    <w:rsid w:val="00FD6B1F"/>
    <w:rsid w:val="00FD6B97"/>
    <w:rsid w:val="00FD6C75"/>
    <w:rsid w:val="00FD6C9F"/>
    <w:rsid w:val="00FD6CDE"/>
    <w:rsid w:val="00FD6E9B"/>
    <w:rsid w:val="00FD6F8F"/>
    <w:rsid w:val="00FD70EA"/>
    <w:rsid w:val="00FE01A1"/>
    <w:rsid w:val="00FE024A"/>
    <w:rsid w:val="00FE0376"/>
    <w:rsid w:val="00FE07DB"/>
    <w:rsid w:val="00FE0F45"/>
    <w:rsid w:val="00FE0F7C"/>
    <w:rsid w:val="00FE14BB"/>
    <w:rsid w:val="00FE170A"/>
    <w:rsid w:val="00FE1B52"/>
    <w:rsid w:val="00FE1C6D"/>
    <w:rsid w:val="00FE248C"/>
    <w:rsid w:val="00FE28FF"/>
    <w:rsid w:val="00FE38AA"/>
    <w:rsid w:val="00FE40B0"/>
    <w:rsid w:val="00FE41B5"/>
    <w:rsid w:val="00FE42FE"/>
    <w:rsid w:val="00FE4342"/>
    <w:rsid w:val="00FE580E"/>
    <w:rsid w:val="00FE58A3"/>
    <w:rsid w:val="00FE5A7C"/>
    <w:rsid w:val="00FE5DB2"/>
    <w:rsid w:val="00FE6557"/>
    <w:rsid w:val="00FE6A05"/>
    <w:rsid w:val="00FE76C2"/>
    <w:rsid w:val="00FE770E"/>
    <w:rsid w:val="00FE79E7"/>
    <w:rsid w:val="00FE7A03"/>
    <w:rsid w:val="00FE7B31"/>
    <w:rsid w:val="00FE7C12"/>
    <w:rsid w:val="00FE7C30"/>
    <w:rsid w:val="00FF0017"/>
    <w:rsid w:val="00FF0069"/>
    <w:rsid w:val="00FF04AF"/>
    <w:rsid w:val="00FF08A6"/>
    <w:rsid w:val="00FF0D5D"/>
    <w:rsid w:val="00FF0F52"/>
    <w:rsid w:val="00FF0FDB"/>
    <w:rsid w:val="00FF14D2"/>
    <w:rsid w:val="00FF1BEC"/>
    <w:rsid w:val="00FF20F7"/>
    <w:rsid w:val="00FF26FD"/>
    <w:rsid w:val="00FF297A"/>
    <w:rsid w:val="00FF2A4E"/>
    <w:rsid w:val="00FF2E22"/>
    <w:rsid w:val="00FF3282"/>
    <w:rsid w:val="00FF3491"/>
    <w:rsid w:val="00FF37D6"/>
    <w:rsid w:val="00FF44BB"/>
    <w:rsid w:val="00FF48DE"/>
    <w:rsid w:val="00FF4A27"/>
    <w:rsid w:val="00FF4B61"/>
    <w:rsid w:val="00FF4EF2"/>
    <w:rsid w:val="00FF5078"/>
    <w:rsid w:val="00FF6754"/>
    <w:rsid w:val="00FF6AB0"/>
    <w:rsid w:val="00FF6C32"/>
    <w:rsid w:val="00FF6CB4"/>
    <w:rsid w:val="00FF6D9F"/>
    <w:rsid w:val="00FF7221"/>
    <w:rsid w:val="00FF7319"/>
    <w:rsid w:val="00FF73D0"/>
    <w:rsid w:val="00FF775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86F"/>
    <w:pPr>
      <w:spacing w:after="160" w:line="256" w:lineRule="auto"/>
    </w:pPr>
    <w:rPr>
      <w:lang w:eastAsia="en-US"/>
    </w:rPr>
  </w:style>
  <w:style w:type="paragraph" w:styleId="Heading1">
    <w:name w:val="heading 1"/>
    <w:basedOn w:val="Normal"/>
    <w:next w:val="Normal"/>
    <w:link w:val="Heading1Char"/>
    <w:uiPriority w:val="99"/>
    <w:qFormat/>
    <w:rsid w:val="008355F2"/>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355F2"/>
    <w:rPr>
      <w:rFonts w:ascii="Cambria" w:hAnsi="Cambria" w:cs="Times New Roman"/>
      <w:b/>
      <w:bCs/>
      <w:color w:val="365F91"/>
      <w:sz w:val="28"/>
      <w:szCs w:val="28"/>
    </w:rPr>
  </w:style>
  <w:style w:type="paragraph" w:styleId="NoSpacing">
    <w:name w:val="No Spacing"/>
    <w:uiPriority w:val="99"/>
    <w:qFormat/>
    <w:rsid w:val="0033686F"/>
    <w:rPr>
      <w:lang w:eastAsia="en-US"/>
    </w:rPr>
  </w:style>
  <w:style w:type="paragraph" w:styleId="ListParagraph">
    <w:name w:val="List Paragraph"/>
    <w:basedOn w:val="Normal"/>
    <w:uiPriority w:val="99"/>
    <w:qFormat/>
    <w:rsid w:val="008355F2"/>
    <w:pPr>
      <w:spacing w:after="200" w:line="276" w:lineRule="auto"/>
      <w:ind w:left="720"/>
      <w:contextualSpacing/>
    </w:pPr>
  </w:style>
  <w:style w:type="paragraph" w:styleId="BalloonText">
    <w:name w:val="Balloon Text"/>
    <w:basedOn w:val="Normal"/>
    <w:link w:val="BalloonTextChar"/>
    <w:uiPriority w:val="99"/>
    <w:semiHidden/>
    <w:rsid w:val="00D417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170E"/>
    <w:rPr>
      <w:rFonts w:ascii="Tahoma" w:eastAsia="Times New Roman" w:hAnsi="Tahoma" w:cs="Tahoma"/>
      <w:sz w:val="16"/>
      <w:szCs w:val="16"/>
    </w:rPr>
  </w:style>
  <w:style w:type="table" w:styleId="TableGrid">
    <w:name w:val="Table Grid"/>
    <w:basedOn w:val="TableNormal"/>
    <w:uiPriority w:val="99"/>
    <w:rsid w:val="001B4CF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136556"/>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136556"/>
    <w:rPr>
      <w:rFonts w:ascii="Calibri" w:eastAsia="Times New Roman" w:hAnsi="Calibri" w:cs="Times New Roman"/>
    </w:rPr>
  </w:style>
  <w:style w:type="paragraph" w:styleId="Footer">
    <w:name w:val="footer"/>
    <w:basedOn w:val="Normal"/>
    <w:link w:val="FooterChar"/>
    <w:uiPriority w:val="99"/>
    <w:rsid w:val="0013655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36556"/>
    <w:rPr>
      <w:rFonts w:ascii="Calibri" w:eastAsia="Times New Roman" w:hAnsi="Calibri" w:cs="Times New Roman"/>
    </w:rPr>
  </w:style>
  <w:style w:type="paragraph" w:customStyle="1" w:styleId="Default">
    <w:name w:val="Default"/>
    <w:uiPriority w:val="99"/>
    <w:rsid w:val="00901E47"/>
    <w:pPr>
      <w:autoSpaceDE w:val="0"/>
      <w:autoSpaceDN w:val="0"/>
      <w:adjustRightInd w:val="0"/>
    </w:pPr>
    <w:rPr>
      <w:rFonts w:ascii="Arial" w:hAnsi="Arial" w:cs="Arial"/>
      <w:color w:val="000000"/>
      <w:sz w:val="24"/>
      <w:szCs w:val="24"/>
      <w:lang w:eastAsia="en-US"/>
    </w:rPr>
  </w:style>
  <w:style w:type="paragraph" w:styleId="NormalWeb">
    <w:name w:val="Normal (Web)"/>
    <w:basedOn w:val="Normal"/>
    <w:uiPriority w:val="99"/>
    <w:semiHidden/>
    <w:rsid w:val="003B55E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23395474">
      <w:marLeft w:val="0"/>
      <w:marRight w:val="0"/>
      <w:marTop w:val="0"/>
      <w:marBottom w:val="0"/>
      <w:divBdr>
        <w:top w:val="none" w:sz="0" w:space="0" w:color="auto"/>
        <w:left w:val="none" w:sz="0" w:space="0" w:color="auto"/>
        <w:bottom w:val="none" w:sz="0" w:space="0" w:color="auto"/>
        <w:right w:val="none" w:sz="0" w:space="0" w:color="auto"/>
      </w:divBdr>
    </w:div>
    <w:div w:id="1523395475">
      <w:marLeft w:val="0"/>
      <w:marRight w:val="0"/>
      <w:marTop w:val="0"/>
      <w:marBottom w:val="0"/>
      <w:divBdr>
        <w:top w:val="none" w:sz="0" w:space="0" w:color="auto"/>
        <w:left w:val="none" w:sz="0" w:space="0" w:color="auto"/>
        <w:bottom w:val="none" w:sz="0" w:space="0" w:color="auto"/>
        <w:right w:val="none" w:sz="0" w:space="0" w:color="auto"/>
      </w:divBdr>
    </w:div>
    <w:div w:id="15233954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110</TotalTime>
  <Pages>4</Pages>
  <Words>1148</Words>
  <Characters>6544</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c:creator>
  <cp:keywords/>
  <dc:description/>
  <cp:lastModifiedBy>Admin(TINA)</cp:lastModifiedBy>
  <cp:revision>17</cp:revision>
  <dcterms:created xsi:type="dcterms:W3CDTF">2020-09-05T10:23:00Z</dcterms:created>
  <dcterms:modified xsi:type="dcterms:W3CDTF">2020-09-12T16:14:00Z</dcterms:modified>
</cp:coreProperties>
</file>